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4F24C0" w14:textId="37EE50B7" w:rsidR="00E8629F" w:rsidRPr="00235394" w:rsidRDefault="00E8629F">
      <w:pPr>
        <w:pStyle w:val="ZA"/>
        <w:framePr w:wrap="notBeside"/>
      </w:pPr>
      <w:bookmarkStart w:id="0" w:name="page1"/>
      <w:bookmarkStart w:id="1" w:name="_GoBack"/>
      <w:r w:rsidRPr="00235394">
        <w:rPr>
          <w:sz w:val="64"/>
        </w:rPr>
        <w:t xml:space="preserve">3GPP TR </w:t>
      </w:r>
      <w:r w:rsidR="002E1EAC">
        <w:rPr>
          <w:sz w:val="64"/>
        </w:rPr>
        <w:t>22</w:t>
      </w:r>
      <w:r w:rsidRPr="00235394">
        <w:rPr>
          <w:sz w:val="64"/>
        </w:rPr>
        <w:t>.</w:t>
      </w:r>
      <w:r w:rsidR="00A95BC9">
        <w:rPr>
          <w:sz w:val="64"/>
        </w:rPr>
        <w:t>835</w:t>
      </w:r>
      <w:r w:rsidR="00A95BC9" w:rsidRPr="00235394">
        <w:rPr>
          <w:sz w:val="64"/>
        </w:rPr>
        <w:t xml:space="preserve"> </w:t>
      </w:r>
      <w:r w:rsidRPr="00235394">
        <w:t>V</w:t>
      </w:r>
      <w:r w:rsidR="0066094E">
        <w:t>0</w:t>
      </w:r>
      <w:r w:rsidRPr="00235394">
        <w:t>.</w:t>
      </w:r>
      <w:r w:rsidR="00A95BC9">
        <w:t>1</w:t>
      </w:r>
      <w:r w:rsidRPr="00235394">
        <w:t>.</w:t>
      </w:r>
      <w:r w:rsidR="0066094E">
        <w:t>0</w:t>
      </w:r>
      <w:r w:rsidRPr="00235394">
        <w:t xml:space="preserve"> </w:t>
      </w:r>
      <w:r w:rsidRPr="00235394">
        <w:rPr>
          <w:sz w:val="32"/>
        </w:rPr>
        <w:t>(</w:t>
      </w:r>
      <w:r w:rsidR="00C65883">
        <w:rPr>
          <w:sz w:val="32"/>
        </w:rPr>
        <w:t>20</w:t>
      </w:r>
      <w:r w:rsidR="00483551">
        <w:rPr>
          <w:sz w:val="32"/>
        </w:rPr>
        <w:t>20</w:t>
      </w:r>
      <w:r w:rsidRPr="00235394">
        <w:rPr>
          <w:sz w:val="32"/>
        </w:rPr>
        <w:t>-</w:t>
      </w:r>
      <w:r w:rsidR="00A95BC9">
        <w:rPr>
          <w:sz w:val="32"/>
        </w:rPr>
        <w:t>09</w:t>
      </w:r>
      <w:r w:rsidRPr="00235394">
        <w:rPr>
          <w:sz w:val="32"/>
        </w:rPr>
        <w:t>)</w:t>
      </w:r>
    </w:p>
    <w:p w14:paraId="184188A8" w14:textId="77777777" w:rsidR="00E8629F" w:rsidRPr="00235394" w:rsidRDefault="00E8629F">
      <w:pPr>
        <w:pStyle w:val="ZB"/>
        <w:framePr w:wrap="notBeside"/>
      </w:pPr>
      <w:r w:rsidRPr="00235394">
        <w:t>Technical Report</w:t>
      </w:r>
    </w:p>
    <w:p w14:paraId="252463A2" w14:textId="77777777" w:rsidR="00E8629F" w:rsidRPr="00235394" w:rsidRDefault="00E8629F">
      <w:pPr>
        <w:pStyle w:val="ZT"/>
        <w:framePr w:wrap="notBeside"/>
      </w:pPr>
      <w:r w:rsidRPr="00235394">
        <w:t>3rd Generation Partnership Project;</w:t>
      </w:r>
    </w:p>
    <w:p w14:paraId="000F0616"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B69315D" w14:textId="4C9B5040" w:rsidR="0066094E" w:rsidRDefault="006E4F22">
      <w:pPr>
        <w:pStyle w:val="ZT"/>
        <w:framePr w:wrap="notBeside"/>
      </w:pPr>
      <w:r w:rsidRPr="00F209F1">
        <w:rPr>
          <w:lang w:eastAsia="ko-KR"/>
        </w:rPr>
        <w:t xml:space="preserve">Study on </w:t>
      </w:r>
      <w:r w:rsidR="00483551">
        <w:rPr>
          <w:lang w:eastAsia="ko-KR"/>
        </w:rPr>
        <w:t xml:space="preserve">Enhanced Access to and Support </w:t>
      </w:r>
      <w:r w:rsidR="00A95BC9">
        <w:rPr>
          <w:lang w:eastAsia="ko-KR"/>
        </w:rPr>
        <w:t xml:space="preserve">of </w:t>
      </w:r>
      <w:r w:rsidR="00483551">
        <w:rPr>
          <w:lang w:eastAsia="ko-KR"/>
        </w:rPr>
        <w:t>Network Slice</w:t>
      </w:r>
    </w:p>
    <w:p w14:paraId="6D979F8A"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6CD0680B"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12345207"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66094E">
        <w:rPr>
          <w:i/>
          <w:lang w:val="en-US" w:eastAsia="ko-KR"/>
        </w:rPr>
        <w:drawing>
          <wp:inline distT="0" distB="0" distL="0" distR="0" wp14:anchorId="40719923" wp14:editId="610CAA08">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eastAsia="ko-KR"/>
        </w:rPr>
        <w:drawing>
          <wp:inline distT="0" distB="0" distL="0" distR="0" wp14:anchorId="3DE3D856" wp14:editId="68EF3681">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7C3B9CE6" w14:textId="77777777" w:rsidR="00E8629F" w:rsidRPr="00235394" w:rsidRDefault="00E8629F">
      <w:pPr>
        <w:pStyle w:val="ZU"/>
        <w:framePr w:h="4929" w:hRule="exact" w:wrap="notBeside"/>
        <w:tabs>
          <w:tab w:val="right" w:pos="10206"/>
        </w:tabs>
        <w:jc w:val="left"/>
      </w:pPr>
    </w:p>
    <w:p w14:paraId="15FF12E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584D865" w14:textId="77777777" w:rsidR="00E8629F" w:rsidRPr="00235394" w:rsidRDefault="00E8629F">
      <w:pPr>
        <w:pStyle w:val="ZV"/>
        <w:framePr w:wrap="notBeside"/>
      </w:pPr>
    </w:p>
    <w:p w14:paraId="046E888A" w14:textId="77777777" w:rsidR="00E8629F" w:rsidRPr="00235394" w:rsidRDefault="00E8629F"/>
    <w:bookmarkEnd w:id="0"/>
    <w:p w14:paraId="1F78D4B3"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7984A433" w14:textId="77777777" w:rsidR="00E8629F" w:rsidRPr="00235394" w:rsidRDefault="00E8629F">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14:paraId="709C3C2C"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4BD69BB" w14:textId="77777777" w:rsidR="00E8629F" w:rsidRPr="00235394" w:rsidRDefault="00E8629F"/>
    <w:p w14:paraId="618E0D9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1AD225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0B4970" w14:textId="77777777" w:rsidR="00E8629F" w:rsidRPr="00235394" w:rsidRDefault="00E8629F">
      <w:pPr>
        <w:pStyle w:val="FP"/>
        <w:framePr w:wrap="notBeside" w:hAnchor="margin" w:yAlign="center"/>
        <w:ind w:left="2835" w:right="2835"/>
        <w:jc w:val="center"/>
        <w:rPr>
          <w:rFonts w:ascii="Arial" w:hAnsi="Arial"/>
          <w:sz w:val="18"/>
        </w:rPr>
      </w:pPr>
    </w:p>
    <w:p w14:paraId="6E0CFB64"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31523E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D0E9F5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503D1A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E8FE17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0C98998"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EB04D42" w14:textId="77777777" w:rsidR="00E8629F" w:rsidRPr="00235394" w:rsidRDefault="00E8629F"/>
    <w:p w14:paraId="5C90A9ED"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4D3E34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FC40AFE" w14:textId="77777777" w:rsidR="00E8629F" w:rsidRPr="00235394" w:rsidRDefault="00E8629F">
      <w:pPr>
        <w:pStyle w:val="FP"/>
        <w:framePr w:h="3057" w:hRule="exact" w:wrap="notBeside" w:vAnchor="page" w:hAnchor="margin" w:y="12605"/>
        <w:jc w:val="center"/>
        <w:rPr>
          <w:noProof/>
        </w:rPr>
      </w:pPr>
    </w:p>
    <w:p w14:paraId="5EE67C14"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4B32E1E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A10740A" w14:textId="77777777" w:rsidR="00983910" w:rsidRPr="00235394" w:rsidRDefault="00983910">
      <w:pPr>
        <w:pStyle w:val="FP"/>
        <w:framePr w:h="3057" w:hRule="exact" w:wrap="notBeside" w:vAnchor="page" w:hAnchor="margin" w:y="12605"/>
        <w:rPr>
          <w:noProof/>
          <w:sz w:val="18"/>
        </w:rPr>
      </w:pPr>
    </w:p>
    <w:p w14:paraId="644094C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C98549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AF0C99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27379CF" w14:textId="77777777" w:rsidR="00E8629F" w:rsidRPr="00235394" w:rsidRDefault="00E8629F"/>
    <w:bookmarkEnd w:id="2"/>
    <w:p w14:paraId="4314B1A5" w14:textId="77777777" w:rsidR="00E8629F" w:rsidRPr="00235394" w:rsidRDefault="00E8629F">
      <w:pPr>
        <w:pStyle w:val="TT"/>
      </w:pPr>
      <w:r w:rsidRPr="00235394">
        <w:br w:type="page"/>
      </w:r>
      <w:r w:rsidRPr="00235394">
        <w:lastRenderedPageBreak/>
        <w:t>Contents</w:t>
      </w:r>
    </w:p>
    <w:p w14:paraId="464A702D" w14:textId="7E8AB344" w:rsidR="00253BC1" w:rsidRDefault="008B6A07">
      <w:pPr>
        <w:pStyle w:val="10"/>
        <w:rPr>
          <w:rFonts w:asciiTheme="minorHAnsi" w:eastAsiaTheme="minorEastAsia" w:hAnsiTheme="minorHAnsi" w:cstheme="minorBidi"/>
          <w:kern w:val="2"/>
          <w:sz w:val="20"/>
          <w:szCs w:val="22"/>
          <w:lang w:val="en-US" w:eastAsia="ko-KR"/>
        </w:rPr>
      </w:pPr>
      <w:r>
        <w:fldChar w:fldCharType="begin"/>
      </w:r>
      <w:r>
        <w:instrText xml:space="preserve"> TOC \o "1-9"  \* MERGEFORMAT </w:instrText>
      </w:r>
      <w:r>
        <w:fldChar w:fldCharType="separate"/>
      </w:r>
      <w:r w:rsidR="00253BC1">
        <w:t>Foreword</w:t>
      </w:r>
      <w:r w:rsidR="00253BC1">
        <w:tab/>
      </w:r>
      <w:r w:rsidR="00253BC1">
        <w:fldChar w:fldCharType="begin"/>
      </w:r>
      <w:r w:rsidR="00253BC1">
        <w:instrText xml:space="preserve"> PAGEREF _Toc50029790 \h </w:instrText>
      </w:r>
      <w:r w:rsidR="00253BC1">
        <w:fldChar w:fldCharType="separate"/>
      </w:r>
      <w:r w:rsidR="00253BC1">
        <w:t>5</w:t>
      </w:r>
      <w:r w:rsidR="00253BC1">
        <w:fldChar w:fldCharType="end"/>
      </w:r>
    </w:p>
    <w:p w14:paraId="30BE3B00" w14:textId="1718EDB6" w:rsidR="00253BC1" w:rsidRDefault="00253BC1">
      <w:pPr>
        <w:pStyle w:val="10"/>
        <w:rPr>
          <w:rFonts w:asciiTheme="minorHAnsi" w:eastAsiaTheme="minorEastAsia" w:hAnsiTheme="minorHAnsi" w:cstheme="minorBidi"/>
          <w:kern w:val="2"/>
          <w:sz w:val="20"/>
          <w:szCs w:val="22"/>
          <w:lang w:val="en-US" w:eastAsia="ko-KR"/>
        </w:rPr>
      </w:pPr>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_Toc50029791 \h </w:instrText>
      </w:r>
      <w:r>
        <w:fldChar w:fldCharType="separate"/>
      </w:r>
      <w:r>
        <w:t>6</w:t>
      </w:r>
      <w:r>
        <w:fldChar w:fldCharType="end"/>
      </w:r>
    </w:p>
    <w:p w14:paraId="0CEA41E0" w14:textId="26E6B443" w:rsidR="00253BC1" w:rsidRDefault="00253BC1">
      <w:pPr>
        <w:pStyle w:val="10"/>
        <w:rPr>
          <w:rFonts w:asciiTheme="minorHAnsi" w:eastAsiaTheme="minorEastAsia" w:hAnsiTheme="minorHAnsi" w:cstheme="minorBidi"/>
          <w:kern w:val="2"/>
          <w:sz w:val="20"/>
          <w:szCs w:val="22"/>
          <w:lang w:val="en-US" w:eastAsia="ko-KR"/>
        </w:rPr>
      </w:pPr>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_Toc50029792 \h </w:instrText>
      </w:r>
      <w:r>
        <w:fldChar w:fldCharType="separate"/>
      </w:r>
      <w:r>
        <w:t>7</w:t>
      </w:r>
      <w:r>
        <w:fldChar w:fldCharType="end"/>
      </w:r>
    </w:p>
    <w:p w14:paraId="11EDDDCF" w14:textId="3A6C682A" w:rsidR="00253BC1" w:rsidRDefault="00253BC1">
      <w:pPr>
        <w:pStyle w:val="10"/>
        <w:rPr>
          <w:rFonts w:asciiTheme="minorHAnsi" w:eastAsiaTheme="minorEastAsia" w:hAnsiTheme="minorHAnsi" w:cstheme="minorBidi"/>
          <w:kern w:val="2"/>
          <w:sz w:val="20"/>
          <w:szCs w:val="22"/>
          <w:lang w:val="en-US" w:eastAsia="ko-KR"/>
        </w:rPr>
      </w:pPr>
      <w:r>
        <w:t>3</w:t>
      </w:r>
      <w:r>
        <w:rPr>
          <w:rFonts w:asciiTheme="minorHAnsi" w:eastAsiaTheme="minorEastAsia" w:hAnsiTheme="minorHAnsi" w:cstheme="minorBidi"/>
          <w:kern w:val="2"/>
          <w:sz w:val="20"/>
          <w:szCs w:val="22"/>
          <w:lang w:val="en-US" w:eastAsia="ko-KR"/>
        </w:rPr>
        <w:tab/>
      </w:r>
      <w:r>
        <w:t>Definitions and abbreviations</w:t>
      </w:r>
      <w:r>
        <w:tab/>
      </w:r>
      <w:r>
        <w:fldChar w:fldCharType="begin"/>
      </w:r>
      <w:r>
        <w:instrText xml:space="preserve"> PAGEREF _Toc50029793 \h </w:instrText>
      </w:r>
      <w:r>
        <w:fldChar w:fldCharType="separate"/>
      </w:r>
      <w:r>
        <w:t>7</w:t>
      </w:r>
      <w:r>
        <w:fldChar w:fldCharType="end"/>
      </w:r>
    </w:p>
    <w:p w14:paraId="6D6300D9" w14:textId="728364B7" w:rsidR="00253BC1" w:rsidRDefault="00253BC1">
      <w:pPr>
        <w:pStyle w:val="20"/>
        <w:rPr>
          <w:rFonts w:asciiTheme="minorHAnsi" w:eastAsiaTheme="minorEastAsia" w:hAnsiTheme="minorHAnsi" w:cstheme="minorBidi"/>
          <w:kern w:val="2"/>
          <w:szCs w:val="22"/>
          <w:lang w:val="en-US" w:eastAsia="ko-KR"/>
        </w:rPr>
      </w:pPr>
      <w:r>
        <w:t>3.1</w:t>
      </w:r>
      <w:r>
        <w:rPr>
          <w:rFonts w:asciiTheme="minorHAnsi" w:eastAsiaTheme="minorEastAsia" w:hAnsiTheme="minorHAnsi" w:cstheme="minorBidi"/>
          <w:kern w:val="2"/>
          <w:szCs w:val="22"/>
          <w:lang w:val="en-US" w:eastAsia="ko-KR"/>
        </w:rPr>
        <w:tab/>
      </w:r>
      <w:r>
        <w:t>Definitions</w:t>
      </w:r>
      <w:r>
        <w:tab/>
      </w:r>
      <w:r>
        <w:fldChar w:fldCharType="begin"/>
      </w:r>
      <w:r>
        <w:instrText xml:space="preserve"> PAGEREF _Toc50029794 \h </w:instrText>
      </w:r>
      <w:r>
        <w:fldChar w:fldCharType="separate"/>
      </w:r>
      <w:r>
        <w:t>7</w:t>
      </w:r>
      <w:r>
        <w:fldChar w:fldCharType="end"/>
      </w:r>
    </w:p>
    <w:p w14:paraId="0A247CF2" w14:textId="1A7F970E" w:rsidR="00253BC1" w:rsidRDefault="00253BC1">
      <w:pPr>
        <w:pStyle w:val="20"/>
        <w:rPr>
          <w:rFonts w:asciiTheme="minorHAnsi" w:eastAsiaTheme="minorEastAsia" w:hAnsiTheme="minorHAnsi" w:cstheme="minorBidi"/>
          <w:kern w:val="2"/>
          <w:szCs w:val="22"/>
          <w:lang w:val="en-US" w:eastAsia="ko-KR"/>
        </w:rPr>
      </w:pPr>
      <w:r>
        <w:t>3.2</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_Toc50029795 \h </w:instrText>
      </w:r>
      <w:r>
        <w:fldChar w:fldCharType="separate"/>
      </w:r>
      <w:r>
        <w:t>7</w:t>
      </w:r>
      <w:r>
        <w:fldChar w:fldCharType="end"/>
      </w:r>
    </w:p>
    <w:p w14:paraId="34DA09FC" w14:textId="7063C9F2" w:rsidR="00253BC1" w:rsidRDefault="00253BC1">
      <w:pPr>
        <w:pStyle w:val="10"/>
        <w:rPr>
          <w:rFonts w:asciiTheme="minorHAnsi" w:eastAsiaTheme="minorEastAsia" w:hAnsiTheme="minorHAnsi" w:cstheme="minorBidi"/>
          <w:kern w:val="2"/>
          <w:sz w:val="20"/>
          <w:szCs w:val="22"/>
          <w:lang w:val="en-US" w:eastAsia="ko-KR"/>
        </w:rPr>
      </w:pPr>
      <w:r>
        <w:t>4</w:t>
      </w:r>
      <w:r>
        <w:rPr>
          <w:rFonts w:asciiTheme="minorHAnsi" w:eastAsiaTheme="minorEastAsia" w:hAnsiTheme="minorHAnsi" w:cstheme="minorBidi"/>
          <w:kern w:val="2"/>
          <w:sz w:val="20"/>
          <w:szCs w:val="22"/>
          <w:lang w:val="en-US" w:eastAsia="ko-KR"/>
        </w:rPr>
        <w:tab/>
      </w:r>
      <w:r>
        <w:t>Overview</w:t>
      </w:r>
      <w:r>
        <w:tab/>
      </w:r>
      <w:r>
        <w:fldChar w:fldCharType="begin"/>
      </w:r>
      <w:r>
        <w:instrText xml:space="preserve"> PAGEREF _Toc50029796 \h </w:instrText>
      </w:r>
      <w:r>
        <w:fldChar w:fldCharType="separate"/>
      </w:r>
      <w:r>
        <w:t>7</w:t>
      </w:r>
      <w:r>
        <w:fldChar w:fldCharType="end"/>
      </w:r>
    </w:p>
    <w:p w14:paraId="2BBDD99F" w14:textId="16227762" w:rsidR="00253BC1" w:rsidRDefault="00253BC1">
      <w:pPr>
        <w:pStyle w:val="10"/>
        <w:rPr>
          <w:rFonts w:asciiTheme="minorHAnsi" w:eastAsiaTheme="minorEastAsia" w:hAnsiTheme="minorHAnsi" w:cstheme="minorBidi"/>
          <w:kern w:val="2"/>
          <w:sz w:val="20"/>
          <w:szCs w:val="22"/>
          <w:lang w:val="en-US" w:eastAsia="ko-KR"/>
        </w:rPr>
      </w:pPr>
      <w:r>
        <w:t>5</w:t>
      </w:r>
      <w:r>
        <w:rPr>
          <w:rFonts w:asciiTheme="minorHAnsi" w:eastAsiaTheme="minorEastAsia" w:hAnsiTheme="minorHAnsi" w:cstheme="minorBidi"/>
          <w:kern w:val="2"/>
          <w:sz w:val="20"/>
          <w:szCs w:val="22"/>
          <w:lang w:val="en-US" w:eastAsia="ko-KR"/>
        </w:rPr>
        <w:tab/>
      </w:r>
      <w:r>
        <w:t>Use cases</w:t>
      </w:r>
      <w:r>
        <w:tab/>
      </w:r>
      <w:r>
        <w:fldChar w:fldCharType="begin"/>
      </w:r>
      <w:r>
        <w:instrText xml:space="preserve"> PAGEREF _Toc50029797 \h </w:instrText>
      </w:r>
      <w:r>
        <w:fldChar w:fldCharType="separate"/>
      </w:r>
      <w:r>
        <w:t>7</w:t>
      </w:r>
      <w:r>
        <w:fldChar w:fldCharType="end"/>
      </w:r>
    </w:p>
    <w:p w14:paraId="2D5270C5" w14:textId="6016E54A" w:rsidR="00253BC1" w:rsidRDefault="00253BC1">
      <w:pPr>
        <w:pStyle w:val="20"/>
        <w:rPr>
          <w:rFonts w:asciiTheme="minorHAnsi" w:eastAsiaTheme="minorEastAsia" w:hAnsiTheme="minorHAnsi" w:cstheme="minorBidi"/>
          <w:kern w:val="2"/>
          <w:szCs w:val="22"/>
          <w:lang w:val="en-US" w:eastAsia="ko-KR"/>
        </w:rPr>
      </w:pPr>
      <w:r>
        <w:t>5.1.</w:t>
      </w:r>
      <w:r>
        <w:rPr>
          <w:rFonts w:asciiTheme="minorHAnsi" w:eastAsiaTheme="minorEastAsia" w:hAnsiTheme="minorHAnsi" w:cstheme="minorBidi"/>
          <w:kern w:val="2"/>
          <w:szCs w:val="22"/>
          <w:lang w:val="en-US" w:eastAsia="ko-KR"/>
        </w:rPr>
        <w:tab/>
      </w:r>
      <w:r>
        <w:t>Initial access scenario for a network slice service</w:t>
      </w:r>
      <w:r>
        <w:tab/>
      </w:r>
      <w:r>
        <w:fldChar w:fldCharType="begin"/>
      </w:r>
      <w:r>
        <w:instrText xml:space="preserve"> PAGEREF _Toc50029798 \h </w:instrText>
      </w:r>
      <w:r>
        <w:fldChar w:fldCharType="separate"/>
      </w:r>
      <w:r>
        <w:t>7</w:t>
      </w:r>
      <w:r>
        <w:fldChar w:fldCharType="end"/>
      </w:r>
    </w:p>
    <w:p w14:paraId="4EBCFE65" w14:textId="43F960B0" w:rsidR="00253BC1" w:rsidRDefault="00253BC1">
      <w:pPr>
        <w:pStyle w:val="30"/>
        <w:rPr>
          <w:rFonts w:asciiTheme="minorHAnsi" w:eastAsiaTheme="minorEastAsia" w:hAnsiTheme="minorHAnsi" w:cstheme="minorBidi"/>
          <w:kern w:val="2"/>
          <w:szCs w:val="22"/>
          <w:lang w:val="en-US" w:eastAsia="ko-KR"/>
        </w:rPr>
      </w:pPr>
      <w:r>
        <w:t>5.1.1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_Toc50029799 \h </w:instrText>
      </w:r>
      <w:r>
        <w:fldChar w:fldCharType="separate"/>
      </w:r>
      <w:r>
        <w:t>7</w:t>
      </w:r>
      <w:r>
        <w:fldChar w:fldCharType="end"/>
      </w:r>
    </w:p>
    <w:p w14:paraId="437857CF" w14:textId="42BD16D1" w:rsidR="00253BC1" w:rsidRDefault="00253BC1">
      <w:pPr>
        <w:pStyle w:val="30"/>
        <w:rPr>
          <w:rFonts w:asciiTheme="minorHAnsi" w:eastAsiaTheme="minorEastAsia" w:hAnsiTheme="minorHAnsi" w:cstheme="minorBidi"/>
          <w:kern w:val="2"/>
          <w:szCs w:val="22"/>
          <w:lang w:val="en-US" w:eastAsia="ko-KR"/>
        </w:rPr>
      </w:pPr>
      <w:r>
        <w:t>5.1.2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_Toc50029800 \h </w:instrText>
      </w:r>
      <w:r>
        <w:fldChar w:fldCharType="separate"/>
      </w:r>
      <w:r>
        <w:t>8</w:t>
      </w:r>
      <w:r>
        <w:fldChar w:fldCharType="end"/>
      </w:r>
    </w:p>
    <w:p w14:paraId="7ACD8859" w14:textId="6E344739" w:rsidR="00253BC1" w:rsidRDefault="00253BC1">
      <w:pPr>
        <w:pStyle w:val="30"/>
        <w:rPr>
          <w:rFonts w:asciiTheme="minorHAnsi" w:eastAsiaTheme="minorEastAsia" w:hAnsiTheme="minorHAnsi" w:cstheme="minorBidi"/>
          <w:kern w:val="2"/>
          <w:szCs w:val="22"/>
          <w:lang w:val="en-US" w:eastAsia="ko-KR"/>
        </w:rPr>
      </w:pPr>
      <w:r>
        <w:t>5.1.3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_Toc50029801 \h </w:instrText>
      </w:r>
      <w:r>
        <w:fldChar w:fldCharType="separate"/>
      </w:r>
      <w:r>
        <w:t>8</w:t>
      </w:r>
      <w:r>
        <w:fldChar w:fldCharType="end"/>
      </w:r>
    </w:p>
    <w:p w14:paraId="39F4AA9B" w14:textId="07059B4D" w:rsidR="00253BC1" w:rsidRDefault="00253BC1">
      <w:pPr>
        <w:pStyle w:val="30"/>
        <w:rPr>
          <w:rFonts w:asciiTheme="minorHAnsi" w:eastAsiaTheme="minorEastAsia" w:hAnsiTheme="minorHAnsi" w:cstheme="minorBidi"/>
          <w:kern w:val="2"/>
          <w:szCs w:val="22"/>
          <w:lang w:val="en-US" w:eastAsia="ko-KR"/>
        </w:rPr>
      </w:pPr>
      <w:r>
        <w:t>5.1.4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_Toc50029802 \h </w:instrText>
      </w:r>
      <w:r>
        <w:fldChar w:fldCharType="separate"/>
      </w:r>
      <w:r>
        <w:t>9</w:t>
      </w:r>
      <w:r>
        <w:fldChar w:fldCharType="end"/>
      </w:r>
    </w:p>
    <w:p w14:paraId="7A41C1EA" w14:textId="32B08944" w:rsidR="00253BC1" w:rsidRDefault="00253BC1">
      <w:pPr>
        <w:pStyle w:val="30"/>
        <w:rPr>
          <w:rFonts w:asciiTheme="minorHAnsi" w:eastAsiaTheme="minorEastAsia" w:hAnsiTheme="minorHAnsi" w:cstheme="minorBidi"/>
          <w:kern w:val="2"/>
          <w:szCs w:val="22"/>
          <w:lang w:val="en-US" w:eastAsia="ko-KR"/>
        </w:rPr>
      </w:pPr>
      <w:r>
        <w:t>5.1.5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_Toc50029803 \h </w:instrText>
      </w:r>
      <w:r>
        <w:fldChar w:fldCharType="separate"/>
      </w:r>
      <w:r>
        <w:t>9</w:t>
      </w:r>
      <w:r>
        <w:fldChar w:fldCharType="end"/>
      </w:r>
    </w:p>
    <w:p w14:paraId="47B92465" w14:textId="5AB6466E" w:rsidR="00253BC1" w:rsidRDefault="00253BC1">
      <w:pPr>
        <w:pStyle w:val="30"/>
        <w:rPr>
          <w:rFonts w:asciiTheme="minorHAnsi" w:eastAsiaTheme="minorEastAsia" w:hAnsiTheme="minorHAnsi" w:cstheme="minorBidi"/>
          <w:kern w:val="2"/>
          <w:szCs w:val="22"/>
          <w:lang w:val="en-US" w:eastAsia="ko-KR"/>
        </w:rPr>
      </w:pPr>
      <w:r>
        <w:t>5.1.6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_Toc50029804 \h </w:instrText>
      </w:r>
      <w:r>
        <w:fldChar w:fldCharType="separate"/>
      </w:r>
      <w:r>
        <w:t>9</w:t>
      </w:r>
      <w:r>
        <w:fldChar w:fldCharType="end"/>
      </w:r>
    </w:p>
    <w:p w14:paraId="24B6103C" w14:textId="1BB40CE5" w:rsidR="00253BC1" w:rsidRDefault="00253BC1">
      <w:pPr>
        <w:pStyle w:val="20"/>
        <w:rPr>
          <w:rFonts w:asciiTheme="minorHAnsi" w:eastAsiaTheme="minorEastAsia" w:hAnsiTheme="minorHAnsi" w:cstheme="minorBidi"/>
          <w:kern w:val="2"/>
          <w:szCs w:val="22"/>
          <w:lang w:val="en-US" w:eastAsia="ko-KR"/>
        </w:rPr>
      </w:pPr>
      <w:r>
        <w:t>5.2.</w:t>
      </w:r>
      <w:r>
        <w:rPr>
          <w:rFonts w:asciiTheme="minorHAnsi" w:eastAsiaTheme="minorEastAsia" w:hAnsiTheme="minorHAnsi" w:cstheme="minorBidi"/>
          <w:kern w:val="2"/>
          <w:szCs w:val="22"/>
          <w:lang w:val="en-US" w:eastAsia="ko-KR"/>
        </w:rPr>
        <w:tab/>
      </w:r>
      <w:r>
        <w:t>Mobility Handling scenario for a network slice service Use case</w:t>
      </w:r>
      <w:r>
        <w:tab/>
      </w:r>
      <w:r>
        <w:fldChar w:fldCharType="begin"/>
      </w:r>
      <w:r>
        <w:instrText xml:space="preserve"> PAGEREF _Toc50029805 \h </w:instrText>
      </w:r>
      <w:r>
        <w:fldChar w:fldCharType="separate"/>
      </w:r>
      <w:r>
        <w:t>10</w:t>
      </w:r>
      <w:r>
        <w:fldChar w:fldCharType="end"/>
      </w:r>
    </w:p>
    <w:p w14:paraId="77998398" w14:textId="485A7469" w:rsidR="00253BC1" w:rsidRDefault="00253BC1">
      <w:pPr>
        <w:pStyle w:val="30"/>
        <w:rPr>
          <w:rFonts w:asciiTheme="minorHAnsi" w:eastAsiaTheme="minorEastAsia" w:hAnsiTheme="minorHAnsi" w:cstheme="minorBidi"/>
          <w:kern w:val="2"/>
          <w:szCs w:val="22"/>
          <w:lang w:val="en-US" w:eastAsia="ko-KR"/>
        </w:rPr>
      </w:pPr>
      <w:r>
        <w:t>5.2.1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_Toc50029806 \h </w:instrText>
      </w:r>
      <w:r>
        <w:fldChar w:fldCharType="separate"/>
      </w:r>
      <w:r>
        <w:t>10</w:t>
      </w:r>
      <w:r>
        <w:fldChar w:fldCharType="end"/>
      </w:r>
    </w:p>
    <w:p w14:paraId="575A4817" w14:textId="3F8EBE03" w:rsidR="00253BC1" w:rsidRDefault="00253BC1">
      <w:pPr>
        <w:pStyle w:val="30"/>
        <w:rPr>
          <w:rFonts w:asciiTheme="minorHAnsi" w:eastAsiaTheme="minorEastAsia" w:hAnsiTheme="minorHAnsi" w:cstheme="minorBidi"/>
          <w:kern w:val="2"/>
          <w:szCs w:val="22"/>
          <w:lang w:val="en-US" w:eastAsia="ko-KR"/>
        </w:rPr>
      </w:pPr>
      <w:r>
        <w:t>5.2.2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_Toc50029807 \h </w:instrText>
      </w:r>
      <w:r>
        <w:fldChar w:fldCharType="separate"/>
      </w:r>
      <w:r>
        <w:t>10</w:t>
      </w:r>
      <w:r>
        <w:fldChar w:fldCharType="end"/>
      </w:r>
    </w:p>
    <w:p w14:paraId="3D8C8D85" w14:textId="1FC8A219" w:rsidR="00253BC1" w:rsidRDefault="00253BC1">
      <w:pPr>
        <w:pStyle w:val="30"/>
        <w:rPr>
          <w:rFonts w:asciiTheme="minorHAnsi" w:eastAsiaTheme="minorEastAsia" w:hAnsiTheme="minorHAnsi" w:cstheme="minorBidi"/>
          <w:kern w:val="2"/>
          <w:szCs w:val="22"/>
          <w:lang w:val="en-US" w:eastAsia="ko-KR"/>
        </w:rPr>
      </w:pPr>
      <w:r>
        <w:t>5.2.3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_Toc50029808 \h </w:instrText>
      </w:r>
      <w:r>
        <w:fldChar w:fldCharType="separate"/>
      </w:r>
      <w:r>
        <w:t>11</w:t>
      </w:r>
      <w:r>
        <w:fldChar w:fldCharType="end"/>
      </w:r>
    </w:p>
    <w:p w14:paraId="541E081F" w14:textId="551BFB10" w:rsidR="00253BC1" w:rsidRDefault="00253BC1">
      <w:pPr>
        <w:pStyle w:val="30"/>
        <w:rPr>
          <w:rFonts w:asciiTheme="minorHAnsi" w:eastAsiaTheme="minorEastAsia" w:hAnsiTheme="minorHAnsi" w:cstheme="minorBidi"/>
          <w:kern w:val="2"/>
          <w:szCs w:val="22"/>
          <w:lang w:val="en-US" w:eastAsia="ko-KR"/>
        </w:rPr>
      </w:pPr>
      <w:r>
        <w:t>5.2.4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_Toc50029809 \h </w:instrText>
      </w:r>
      <w:r>
        <w:fldChar w:fldCharType="separate"/>
      </w:r>
      <w:r>
        <w:t>12</w:t>
      </w:r>
      <w:r>
        <w:fldChar w:fldCharType="end"/>
      </w:r>
    </w:p>
    <w:p w14:paraId="1F2A812E" w14:textId="7428ED5A" w:rsidR="00253BC1" w:rsidRDefault="00253BC1">
      <w:pPr>
        <w:pStyle w:val="30"/>
        <w:rPr>
          <w:rFonts w:asciiTheme="minorHAnsi" w:eastAsiaTheme="minorEastAsia" w:hAnsiTheme="minorHAnsi" w:cstheme="minorBidi"/>
          <w:kern w:val="2"/>
          <w:szCs w:val="22"/>
          <w:lang w:val="en-US" w:eastAsia="ko-KR"/>
        </w:rPr>
      </w:pPr>
      <w:r>
        <w:t>5.2.5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_Toc50029810 \h </w:instrText>
      </w:r>
      <w:r>
        <w:fldChar w:fldCharType="separate"/>
      </w:r>
      <w:r>
        <w:t>13</w:t>
      </w:r>
      <w:r>
        <w:fldChar w:fldCharType="end"/>
      </w:r>
    </w:p>
    <w:p w14:paraId="3CAA751D" w14:textId="7866D513" w:rsidR="00253BC1" w:rsidRDefault="00253BC1">
      <w:pPr>
        <w:pStyle w:val="30"/>
        <w:rPr>
          <w:rFonts w:asciiTheme="minorHAnsi" w:eastAsiaTheme="minorEastAsia" w:hAnsiTheme="minorHAnsi" w:cstheme="minorBidi"/>
          <w:kern w:val="2"/>
          <w:szCs w:val="22"/>
          <w:lang w:val="en-US" w:eastAsia="ko-KR"/>
        </w:rPr>
      </w:pPr>
      <w:r>
        <w:t>5.2.6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_Toc50029811 \h </w:instrText>
      </w:r>
      <w:r>
        <w:fldChar w:fldCharType="separate"/>
      </w:r>
      <w:r>
        <w:t>13</w:t>
      </w:r>
      <w:r>
        <w:fldChar w:fldCharType="end"/>
      </w:r>
    </w:p>
    <w:p w14:paraId="725BA43C" w14:textId="532C71A8" w:rsidR="00253BC1" w:rsidRDefault="00253BC1">
      <w:pPr>
        <w:pStyle w:val="20"/>
        <w:rPr>
          <w:rFonts w:asciiTheme="minorHAnsi" w:eastAsiaTheme="minorEastAsia" w:hAnsiTheme="minorHAnsi" w:cstheme="minorBidi"/>
          <w:kern w:val="2"/>
          <w:szCs w:val="22"/>
          <w:lang w:val="en-US" w:eastAsia="ko-KR"/>
        </w:rPr>
      </w:pPr>
      <w:r>
        <w:t>5.3.</w:t>
      </w:r>
      <w:r>
        <w:rPr>
          <w:rFonts w:asciiTheme="minorHAnsi" w:eastAsiaTheme="minorEastAsia" w:hAnsiTheme="minorHAnsi" w:cstheme="minorBidi"/>
          <w:kern w:val="2"/>
          <w:szCs w:val="22"/>
          <w:lang w:val="en-US" w:eastAsia="ko-KR"/>
        </w:rPr>
        <w:tab/>
      </w:r>
      <w:r>
        <w:t>Service scenario for disjoint network slices</w:t>
      </w:r>
      <w:r>
        <w:tab/>
      </w:r>
      <w:r>
        <w:fldChar w:fldCharType="begin"/>
      </w:r>
      <w:r>
        <w:instrText xml:space="preserve"> PAGEREF _Toc50029812 \h </w:instrText>
      </w:r>
      <w:r>
        <w:fldChar w:fldCharType="separate"/>
      </w:r>
      <w:r>
        <w:t>13</w:t>
      </w:r>
      <w:r>
        <w:fldChar w:fldCharType="end"/>
      </w:r>
    </w:p>
    <w:p w14:paraId="40B895AC" w14:textId="4167CEB0" w:rsidR="00253BC1" w:rsidRDefault="00253BC1">
      <w:pPr>
        <w:pStyle w:val="30"/>
        <w:rPr>
          <w:rFonts w:asciiTheme="minorHAnsi" w:eastAsiaTheme="minorEastAsia" w:hAnsiTheme="minorHAnsi" w:cstheme="minorBidi"/>
          <w:kern w:val="2"/>
          <w:szCs w:val="22"/>
          <w:lang w:val="en-US" w:eastAsia="ko-KR"/>
        </w:rPr>
      </w:pPr>
      <w:r>
        <w:t>5.3.1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_Toc50029813 \h </w:instrText>
      </w:r>
      <w:r>
        <w:fldChar w:fldCharType="separate"/>
      </w:r>
      <w:r>
        <w:t>13</w:t>
      </w:r>
      <w:r>
        <w:fldChar w:fldCharType="end"/>
      </w:r>
    </w:p>
    <w:p w14:paraId="0452B557" w14:textId="4F5A6C8C" w:rsidR="00253BC1" w:rsidRDefault="00253BC1">
      <w:pPr>
        <w:pStyle w:val="30"/>
        <w:rPr>
          <w:rFonts w:asciiTheme="minorHAnsi" w:eastAsiaTheme="minorEastAsia" w:hAnsiTheme="minorHAnsi" w:cstheme="minorBidi"/>
          <w:kern w:val="2"/>
          <w:szCs w:val="22"/>
          <w:lang w:val="en-US" w:eastAsia="ko-KR"/>
        </w:rPr>
      </w:pPr>
      <w:r>
        <w:t>5.3.2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_Toc50029814 \h </w:instrText>
      </w:r>
      <w:r>
        <w:fldChar w:fldCharType="separate"/>
      </w:r>
      <w:r>
        <w:t>13</w:t>
      </w:r>
      <w:r>
        <w:fldChar w:fldCharType="end"/>
      </w:r>
    </w:p>
    <w:p w14:paraId="74037383" w14:textId="61CFC279" w:rsidR="00253BC1" w:rsidRDefault="00253BC1">
      <w:pPr>
        <w:pStyle w:val="30"/>
        <w:rPr>
          <w:rFonts w:asciiTheme="minorHAnsi" w:eastAsiaTheme="minorEastAsia" w:hAnsiTheme="minorHAnsi" w:cstheme="minorBidi"/>
          <w:kern w:val="2"/>
          <w:szCs w:val="22"/>
          <w:lang w:val="en-US" w:eastAsia="ko-KR"/>
        </w:rPr>
      </w:pPr>
      <w:r>
        <w:t>5.3.3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_Toc50029815 \h </w:instrText>
      </w:r>
      <w:r>
        <w:fldChar w:fldCharType="separate"/>
      </w:r>
      <w:r>
        <w:t>14</w:t>
      </w:r>
      <w:r>
        <w:fldChar w:fldCharType="end"/>
      </w:r>
    </w:p>
    <w:p w14:paraId="43736F89" w14:textId="275FD367" w:rsidR="00253BC1" w:rsidRDefault="00253BC1">
      <w:pPr>
        <w:pStyle w:val="30"/>
        <w:rPr>
          <w:rFonts w:asciiTheme="minorHAnsi" w:eastAsiaTheme="minorEastAsia" w:hAnsiTheme="minorHAnsi" w:cstheme="minorBidi"/>
          <w:kern w:val="2"/>
          <w:szCs w:val="22"/>
          <w:lang w:val="en-US" w:eastAsia="ko-KR"/>
        </w:rPr>
      </w:pPr>
      <w:r>
        <w:t>5.3.4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_Toc50029816 \h </w:instrText>
      </w:r>
      <w:r>
        <w:fldChar w:fldCharType="separate"/>
      </w:r>
      <w:r>
        <w:t>14</w:t>
      </w:r>
      <w:r>
        <w:fldChar w:fldCharType="end"/>
      </w:r>
    </w:p>
    <w:p w14:paraId="3E8AB9DB" w14:textId="6C7A71B0" w:rsidR="00253BC1" w:rsidRDefault="00253BC1">
      <w:pPr>
        <w:pStyle w:val="30"/>
        <w:rPr>
          <w:rFonts w:asciiTheme="minorHAnsi" w:eastAsiaTheme="minorEastAsia" w:hAnsiTheme="minorHAnsi" w:cstheme="minorBidi"/>
          <w:kern w:val="2"/>
          <w:szCs w:val="22"/>
          <w:lang w:val="en-US" w:eastAsia="ko-KR"/>
        </w:rPr>
      </w:pPr>
      <w:r>
        <w:t>5.3.5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_Toc50029817 \h </w:instrText>
      </w:r>
      <w:r>
        <w:fldChar w:fldCharType="separate"/>
      </w:r>
      <w:r>
        <w:t>14</w:t>
      </w:r>
      <w:r>
        <w:fldChar w:fldCharType="end"/>
      </w:r>
    </w:p>
    <w:p w14:paraId="6B08CD4A" w14:textId="026F2019" w:rsidR="00253BC1" w:rsidRDefault="00253BC1">
      <w:pPr>
        <w:pStyle w:val="30"/>
        <w:rPr>
          <w:rFonts w:asciiTheme="minorHAnsi" w:eastAsiaTheme="minorEastAsia" w:hAnsiTheme="minorHAnsi" w:cstheme="minorBidi"/>
          <w:kern w:val="2"/>
          <w:szCs w:val="22"/>
          <w:lang w:val="en-US" w:eastAsia="ko-KR"/>
        </w:rPr>
      </w:pPr>
      <w:r>
        <w:t>5.3.6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_Toc50029818 \h </w:instrText>
      </w:r>
      <w:r>
        <w:fldChar w:fldCharType="separate"/>
      </w:r>
      <w:r>
        <w:t>14</w:t>
      </w:r>
      <w:r>
        <w:fldChar w:fldCharType="end"/>
      </w:r>
    </w:p>
    <w:p w14:paraId="4BB87BB4" w14:textId="276F31F3" w:rsidR="00253BC1" w:rsidRDefault="00253BC1">
      <w:pPr>
        <w:pStyle w:val="20"/>
        <w:rPr>
          <w:rFonts w:asciiTheme="minorHAnsi" w:eastAsiaTheme="minorEastAsia" w:hAnsiTheme="minorHAnsi" w:cstheme="minorBidi"/>
          <w:kern w:val="2"/>
          <w:szCs w:val="22"/>
          <w:lang w:val="en-US" w:eastAsia="ko-KR"/>
        </w:rPr>
      </w:pPr>
      <w:r>
        <w:t>5.4.</w:t>
      </w:r>
      <w:r>
        <w:rPr>
          <w:rFonts w:asciiTheme="minorHAnsi" w:eastAsiaTheme="minorEastAsia" w:hAnsiTheme="minorHAnsi" w:cstheme="minorBidi"/>
          <w:kern w:val="2"/>
          <w:szCs w:val="22"/>
          <w:lang w:val="en-US" w:eastAsia="ko-KR"/>
        </w:rPr>
        <w:tab/>
      </w:r>
      <w:r>
        <w:t>Use of Multi-RATs for network slices</w:t>
      </w:r>
      <w:r>
        <w:tab/>
      </w:r>
      <w:r>
        <w:fldChar w:fldCharType="begin"/>
      </w:r>
      <w:r>
        <w:instrText xml:space="preserve"> PAGEREF _Toc50029819 \h </w:instrText>
      </w:r>
      <w:r>
        <w:fldChar w:fldCharType="separate"/>
      </w:r>
      <w:r>
        <w:t>14</w:t>
      </w:r>
      <w:r>
        <w:fldChar w:fldCharType="end"/>
      </w:r>
    </w:p>
    <w:p w14:paraId="7F6E90E9" w14:textId="468F7D1D" w:rsidR="00253BC1" w:rsidRDefault="00253BC1">
      <w:pPr>
        <w:pStyle w:val="30"/>
        <w:rPr>
          <w:rFonts w:asciiTheme="minorHAnsi" w:eastAsiaTheme="minorEastAsia" w:hAnsiTheme="minorHAnsi" w:cstheme="minorBidi"/>
          <w:kern w:val="2"/>
          <w:szCs w:val="22"/>
          <w:lang w:val="en-US" w:eastAsia="ko-KR"/>
        </w:rPr>
      </w:pPr>
      <w:r>
        <w:t>5.4.1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_Toc50029820 \h </w:instrText>
      </w:r>
      <w:r>
        <w:fldChar w:fldCharType="separate"/>
      </w:r>
      <w:r>
        <w:t>14</w:t>
      </w:r>
      <w:r>
        <w:fldChar w:fldCharType="end"/>
      </w:r>
    </w:p>
    <w:p w14:paraId="4FBA49C2" w14:textId="772B8611" w:rsidR="00253BC1" w:rsidRDefault="00253BC1">
      <w:pPr>
        <w:pStyle w:val="30"/>
        <w:rPr>
          <w:rFonts w:asciiTheme="minorHAnsi" w:eastAsiaTheme="minorEastAsia" w:hAnsiTheme="minorHAnsi" w:cstheme="minorBidi"/>
          <w:kern w:val="2"/>
          <w:szCs w:val="22"/>
          <w:lang w:val="en-US" w:eastAsia="ko-KR"/>
        </w:rPr>
      </w:pPr>
      <w:r>
        <w:t>5.4.2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_Toc50029821 \h </w:instrText>
      </w:r>
      <w:r>
        <w:fldChar w:fldCharType="separate"/>
      </w:r>
      <w:r>
        <w:t>15</w:t>
      </w:r>
      <w:r>
        <w:fldChar w:fldCharType="end"/>
      </w:r>
    </w:p>
    <w:p w14:paraId="38AC6EEB" w14:textId="626ED8FD" w:rsidR="00253BC1" w:rsidRDefault="00253BC1">
      <w:pPr>
        <w:pStyle w:val="30"/>
        <w:rPr>
          <w:rFonts w:asciiTheme="minorHAnsi" w:eastAsiaTheme="minorEastAsia" w:hAnsiTheme="minorHAnsi" w:cstheme="minorBidi"/>
          <w:kern w:val="2"/>
          <w:szCs w:val="22"/>
          <w:lang w:val="en-US" w:eastAsia="ko-KR"/>
        </w:rPr>
      </w:pPr>
      <w:r>
        <w:t>5.4.3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_Toc50029822 \h </w:instrText>
      </w:r>
      <w:r>
        <w:fldChar w:fldCharType="separate"/>
      </w:r>
      <w:r>
        <w:t>15</w:t>
      </w:r>
      <w:r>
        <w:fldChar w:fldCharType="end"/>
      </w:r>
    </w:p>
    <w:p w14:paraId="4A28063C" w14:textId="4B458F10" w:rsidR="00253BC1" w:rsidRDefault="00253BC1">
      <w:pPr>
        <w:pStyle w:val="30"/>
        <w:rPr>
          <w:rFonts w:asciiTheme="minorHAnsi" w:eastAsiaTheme="minorEastAsia" w:hAnsiTheme="minorHAnsi" w:cstheme="minorBidi"/>
          <w:kern w:val="2"/>
          <w:szCs w:val="22"/>
          <w:lang w:val="en-US" w:eastAsia="ko-KR"/>
        </w:rPr>
      </w:pPr>
      <w:r>
        <w:t>5.4.4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_Toc50029823 \h </w:instrText>
      </w:r>
      <w:r>
        <w:fldChar w:fldCharType="separate"/>
      </w:r>
      <w:r>
        <w:t>16</w:t>
      </w:r>
      <w:r>
        <w:fldChar w:fldCharType="end"/>
      </w:r>
    </w:p>
    <w:p w14:paraId="7C8415F8" w14:textId="62563A21" w:rsidR="00253BC1" w:rsidRDefault="00253BC1">
      <w:pPr>
        <w:pStyle w:val="30"/>
        <w:rPr>
          <w:rFonts w:asciiTheme="minorHAnsi" w:eastAsiaTheme="minorEastAsia" w:hAnsiTheme="minorHAnsi" w:cstheme="minorBidi"/>
          <w:kern w:val="2"/>
          <w:szCs w:val="22"/>
          <w:lang w:val="en-US" w:eastAsia="ko-KR"/>
        </w:rPr>
      </w:pPr>
      <w:r>
        <w:t>5.4.5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_Toc50029824 \h </w:instrText>
      </w:r>
      <w:r>
        <w:fldChar w:fldCharType="separate"/>
      </w:r>
      <w:r>
        <w:t>16</w:t>
      </w:r>
      <w:r>
        <w:fldChar w:fldCharType="end"/>
      </w:r>
    </w:p>
    <w:p w14:paraId="724BB3B1" w14:textId="72CDC0FB" w:rsidR="00253BC1" w:rsidRDefault="00253BC1">
      <w:pPr>
        <w:pStyle w:val="30"/>
        <w:rPr>
          <w:rFonts w:asciiTheme="minorHAnsi" w:eastAsiaTheme="minorEastAsia" w:hAnsiTheme="minorHAnsi" w:cstheme="minorBidi"/>
          <w:kern w:val="2"/>
          <w:szCs w:val="22"/>
          <w:lang w:val="en-US" w:eastAsia="ko-KR"/>
        </w:rPr>
      </w:pPr>
      <w:r>
        <w:t>5.4.6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_Toc50029825 \h </w:instrText>
      </w:r>
      <w:r>
        <w:fldChar w:fldCharType="separate"/>
      </w:r>
      <w:r>
        <w:t>16</w:t>
      </w:r>
      <w:r>
        <w:fldChar w:fldCharType="end"/>
      </w:r>
    </w:p>
    <w:p w14:paraId="5D397D04" w14:textId="75C93092" w:rsidR="00253BC1" w:rsidRDefault="00253BC1">
      <w:pPr>
        <w:pStyle w:val="20"/>
        <w:rPr>
          <w:rFonts w:asciiTheme="minorHAnsi" w:eastAsiaTheme="minorEastAsia" w:hAnsiTheme="minorHAnsi" w:cstheme="minorBidi"/>
          <w:kern w:val="2"/>
          <w:szCs w:val="22"/>
          <w:lang w:val="en-US" w:eastAsia="ko-KR"/>
        </w:rPr>
      </w:pPr>
      <w:r>
        <w:t>5.5</w:t>
      </w:r>
      <w:r>
        <w:rPr>
          <w:rFonts w:asciiTheme="minorHAnsi" w:eastAsiaTheme="minorEastAsia" w:hAnsiTheme="minorHAnsi" w:cstheme="minorBidi"/>
          <w:kern w:val="2"/>
          <w:szCs w:val="22"/>
          <w:lang w:val="en-US" w:eastAsia="ko-KR"/>
        </w:rPr>
        <w:tab/>
      </w:r>
      <w:r>
        <w:t>Use case on access to slices when roaming</w:t>
      </w:r>
      <w:r>
        <w:tab/>
      </w:r>
      <w:r>
        <w:fldChar w:fldCharType="begin"/>
      </w:r>
      <w:r>
        <w:instrText xml:space="preserve"> PAGEREF _Toc50029826 \h </w:instrText>
      </w:r>
      <w:r>
        <w:fldChar w:fldCharType="separate"/>
      </w:r>
      <w:r>
        <w:t>16</w:t>
      </w:r>
      <w:r>
        <w:fldChar w:fldCharType="end"/>
      </w:r>
    </w:p>
    <w:p w14:paraId="017DFC11" w14:textId="308C5293" w:rsidR="00253BC1" w:rsidRDefault="00253BC1">
      <w:pPr>
        <w:pStyle w:val="30"/>
        <w:rPr>
          <w:rFonts w:asciiTheme="minorHAnsi" w:eastAsiaTheme="minorEastAsia" w:hAnsiTheme="minorHAnsi" w:cstheme="minorBidi"/>
          <w:kern w:val="2"/>
          <w:szCs w:val="22"/>
          <w:lang w:val="en-US" w:eastAsia="ko-KR"/>
        </w:rPr>
      </w:pPr>
      <w:r>
        <w:t>5.5.1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_Toc50029827 \h </w:instrText>
      </w:r>
      <w:r>
        <w:fldChar w:fldCharType="separate"/>
      </w:r>
      <w:r>
        <w:t>16</w:t>
      </w:r>
      <w:r>
        <w:fldChar w:fldCharType="end"/>
      </w:r>
    </w:p>
    <w:p w14:paraId="593BC415" w14:textId="6C2B284D" w:rsidR="00253BC1" w:rsidRDefault="00253BC1">
      <w:pPr>
        <w:pStyle w:val="30"/>
        <w:rPr>
          <w:rFonts w:asciiTheme="minorHAnsi" w:eastAsiaTheme="minorEastAsia" w:hAnsiTheme="minorHAnsi" w:cstheme="minorBidi"/>
          <w:kern w:val="2"/>
          <w:szCs w:val="22"/>
          <w:lang w:val="en-US" w:eastAsia="ko-KR"/>
        </w:rPr>
      </w:pPr>
      <w:r>
        <w:t>5.5.2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_Toc50029828 \h </w:instrText>
      </w:r>
      <w:r>
        <w:fldChar w:fldCharType="separate"/>
      </w:r>
      <w:r>
        <w:t>17</w:t>
      </w:r>
      <w:r>
        <w:fldChar w:fldCharType="end"/>
      </w:r>
    </w:p>
    <w:p w14:paraId="64DE4467" w14:textId="4423D6E6" w:rsidR="00253BC1" w:rsidRDefault="00253BC1">
      <w:pPr>
        <w:pStyle w:val="30"/>
        <w:rPr>
          <w:rFonts w:asciiTheme="minorHAnsi" w:eastAsiaTheme="minorEastAsia" w:hAnsiTheme="minorHAnsi" w:cstheme="minorBidi"/>
          <w:kern w:val="2"/>
          <w:szCs w:val="22"/>
          <w:lang w:val="en-US" w:eastAsia="ko-KR"/>
        </w:rPr>
      </w:pPr>
      <w:r>
        <w:t>5.5.3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_Toc50029829 \h </w:instrText>
      </w:r>
      <w:r>
        <w:fldChar w:fldCharType="separate"/>
      </w:r>
      <w:r>
        <w:t>17</w:t>
      </w:r>
      <w:r>
        <w:fldChar w:fldCharType="end"/>
      </w:r>
    </w:p>
    <w:p w14:paraId="3DF30281" w14:textId="42FA69A7" w:rsidR="00253BC1" w:rsidRDefault="00253BC1">
      <w:pPr>
        <w:pStyle w:val="30"/>
        <w:rPr>
          <w:rFonts w:asciiTheme="minorHAnsi" w:eastAsiaTheme="minorEastAsia" w:hAnsiTheme="minorHAnsi" w:cstheme="minorBidi"/>
          <w:kern w:val="2"/>
          <w:szCs w:val="22"/>
          <w:lang w:val="en-US" w:eastAsia="ko-KR"/>
        </w:rPr>
      </w:pPr>
      <w:r>
        <w:t>5.5.4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_Toc50029830 \h </w:instrText>
      </w:r>
      <w:r>
        <w:fldChar w:fldCharType="separate"/>
      </w:r>
      <w:r>
        <w:t>17</w:t>
      </w:r>
      <w:r>
        <w:fldChar w:fldCharType="end"/>
      </w:r>
    </w:p>
    <w:p w14:paraId="2EB3D599" w14:textId="7540383B" w:rsidR="00253BC1" w:rsidRDefault="00253BC1">
      <w:pPr>
        <w:pStyle w:val="30"/>
        <w:rPr>
          <w:rFonts w:asciiTheme="minorHAnsi" w:eastAsiaTheme="minorEastAsia" w:hAnsiTheme="minorHAnsi" w:cstheme="minorBidi"/>
          <w:kern w:val="2"/>
          <w:szCs w:val="22"/>
          <w:lang w:val="en-US" w:eastAsia="ko-KR"/>
        </w:rPr>
      </w:pPr>
      <w:r>
        <w:t>5.5.5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_Toc50029831 \h </w:instrText>
      </w:r>
      <w:r>
        <w:fldChar w:fldCharType="separate"/>
      </w:r>
      <w:r>
        <w:t>17</w:t>
      </w:r>
      <w:r>
        <w:fldChar w:fldCharType="end"/>
      </w:r>
    </w:p>
    <w:p w14:paraId="4416140A" w14:textId="53EA752B" w:rsidR="00253BC1" w:rsidRDefault="00253BC1">
      <w:pPr>
        <w:pStyle w:val="30"/>
        <w:rPr>
          <w:rFonts w:asciiTheme="minorHAnsi" w:eastAsiaTheme="minorEastAsia" w:hAnsiTheme="minorHAnsi" w:cstheme="minorBidi"/>
          <w:kern w:val="2"/>
          <w:szCs w:val="22"/>
          <w:lang w:val="en-US" w:eastAsia="ko-KR"/>
        </w:rPr>
      </w:pPr>
      <w:r>
        <w:t>5.5.6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_Toc50029832 \h </w:instrText>
      </w:r>
      <w:r>
        <w:fldChar w:fldCharType="separate"/>
      </w:r>
      <w:r>
        <w:t>17</w:t>
      </w:r>
      <w:r>
        <w:fldChar w:fldCharType="end"/>
      </w:r>
    </w:p>
    <w:p w14:paraId="1E0BAC16" w14:textId="1C35D675" w:rsidR="00253BC1" w:rsidRDefault="00253BC1">
      <w:pPr>
        <w:pStyle w:val="20"/>
        <w:rPr>
          <w:rFonts w:asciiTheme="minorHAnsi" w:eastAsiaTheme="minorEastAsia" w:hAnsiTheme="minorHAnsi" w:cstheme="minorBidi"/>
          <w:kern w:val="2"/>
          <w:szCs w:val="22"/>
          <w:lang w:val="en-US" w:eastAsia="ko-KR"/>
        </w:rPr>
      </w:pPr>
      <w:r>
        <w:t>5.6</w:t>
      </w:r>
      <w:r>
        <w:rPr>
          <w:rFonts w:asciiTheme="minorHAnsi" w:eastAsiaTheme="minorEastAsia" w:hAnsiTheme="minorHAnsi" w:cstheme="minorBidi"/>
          <w:kern w:val="2"/>
          <w:szCs w:val="22"/>
          <w:lang w:val="en-US" w:eastAsia="ko-KR"/>
        </w:rPr>
        <w:tab/>
      </w:r>
      <w:r>
        <w:t>Simultaneous access to multiple slices on different VPLMNs</w:t>
      </w:r>
      <w:r>
        <w:tab/>
      </w:r>
      <w:r>
        <w:fldChar w:fldCharType="begin"/>
      </w:r>
      <w:r>
        <w:instrText xml:space="preserve"> PAGEREF _Toc50029833 \h </w:instrText>
      </w:r>
      <w:r>
        <w:fldChar w:fldCharType="separate"/>
      </w:r>
      <w:r>
        <w:t>18</w:t>
      </w:r>
      <w:r>
        <w:fldChar w:fldCharType="end"/>
      </w:r>
    </w:p>
    <w:p w14:paraId="40D58369" w14:textId="0BDAC39B" w:rsidR="00253BC1" w:rsidRDefault="00253BC1">
      <w:pPr>
        <w:pStyle w:val="30"/>
        <w:rPr>
          <w:rFonts w:asciiTheme="minorHAnsi" w:eastAsiaTheme="minorEastAsia" w:hAnsiTheme="minorHAnsi" w:cstheme="minorBidi"/>
          <w:kern w:val="2"/>
          <w:szCs w:val="22"/>
          <w:lang w:val="en-US" w:eastAsia="ko-KR"/>
        </w:rPr>
      </w:pPr>
      <w:r>
        <w:t>5.6.1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_Toc50029834 \h </w:instrText>
      </w:r>
      <w:r>
        <w:fldChar w:fldCharType="separate"/>
      </w:r>
      <w:r>
        <w:t>18</w:t>
      </w:r>
      <w:r>
        <w:fldChar w:fldCharType="end"/>
      </w:r>
    </w:p>
    <w:p w14:paraId="5A1F2E8E" w14:textId="348826DA" w:rsidR="00253BC1" w:rsidRDefault="00253BC1">
      <w:pPr>
        <w:pStyle w:val="30"/>
        <w:rPr>
          <w:rFonts w:asciiTheme="minorHAnsi" w:eastAsiaTheme="minorEastAsia" w:hAnsiTheme="minorHAnsi" w:cstheme="minorBidi"/>
          <w:kern w:val="2"/>
          <w:szCs w:val="22"/>
          <w:lang w:val="en-US" w:eastAsia="ko-KR"/>
        </w:rPr>
      </w:pPr>
      <w:r>
        <w:t>5.6.2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_Toc50029835 \h </w:instrText>
      </w:r>
      <w:r>
        <w:fldChar w:fldCharType="separate"/>
      </w:r>
      <w:r>
        <w:t>18</w:t>
      </w:r>
      <w:r>
        <w:fldChar w:fldCharType="end"/>
      </w:r>
    </w:p>
    <w:p w14:paraId="7949EE80" w14:textId="4B2DFEAE" w:rsidR="00253BC1" w:rsidRDefault="00253BC1">
      <w:pPr>
        <w:pStyle w:val="30"/>
        <w:rPr>
          <w:rFonts w:asciiTheme="minorHAnsi" w:eastAsiaTheme="minorEastAsia" w:hAnsiTheme="minorHAnsi" w:cstheme="minorBidi"/>
          <w:kern w:val="2"/>
          <w:szCs w:val="22"/>
          <w:lang w:val="en-US" w:eastAsia="ko-KR"/>
        </w:rPr>
      </w:pPr>
      <w:r>
        <w:t>5.6.3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_Toc50029836 \h </w:instrText>
      </w:r>
      <w:r>
        <w:fldChar w:fldCharType="separate"/>
      </w:r>
      <w:r>
        <w:t>18</w:t>
      </w:r>
      <w:r>
        <w:fldChar w:fldCharType="end"/>
      </w:r>
    </w:p>
    <w:p w14:paraId="244F9A70" w14:textId="48A15BB3" w:rsidR="00253BC1" w:rsidRDefault="00253BC1">
      <w:pPr>
        <w:pStyle w:val="30"/>
        <w:rPr>
          <w:rFonts w:asciiTheme="minorHAnsi" w:eastAsiaTheme="minorEastAsia" w:hAnsiTheme="minorHAnsi" w:cstheme="minorBidi"/>
          <w:kern w:val="2"/>
          <w:szCs w:val="22"/>
          <w:lang w:val="en-US" w:eastAsia="ko-KR"/>
        </w:rPr>
      </w:pPr>
      <w:r>
        <w:t>5.6.4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_Toc50029837 \h </w:instrText>
      </w:r>
      <w:r>
        <w:fldChar w:fldCharType="separate"/>
      </w:r>
      <w:r>
        <w:t>18</w:t>
      </w:r>
      <w:r>
        <w:fldChar w:fldCharType="end"/>
      </w:r>
    </w:p>
    <w:p w14:paraId="1CE490EF" w14:textId="31770A56" w:rsidR="00253BC1" w:rsidRDefault="00253BC1">
      <w:pPr>
        <w:pStyle w:val="30"/>
        <w:rPr>
          <w:rFonts w:asciiTheme="minorHAnsi" w:eastAsiaTheme="minorEastAsia" w:hAnsiTheme="minorHAnsi" w:cstheme="minorBidi"/>
          <w:kern w:val="2"/>
          <w:szCs w:val="22"/>
          <w:lang w:val="en-US" w:eastAsia="ko-KR"/>
        </w:rPr>
      </w:pPr>
      <w:r>
        <w:t>5.6.5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_Toc50029838 \h </w:instrText>
      </w:r>
      <w:r>
        <w:fldChar w:fldCharType="separate"/>
      </w:r>
      <w:r>
        <w:t>18</w:t>
      </w:r>
      <w:r>
        <w:fldChar w:fldCharType="end"/>
      </w:r>
    </w:p>
    <w:p w14:paraId="0798D6ED" w14:textId="5076B688" w:rsidR="00253BC1" w:rsidRDefault="00253BC1">
      <w:pPr>
        <w:pStyle w:val="30"/>
        <w:rPr>
          <w:rFonts w:asciiTheme="minorHAnsi" w:eastAsiaTheme="minorEastAsia" w:hAnsiTheme="minorHAnsi" w:cstheme="minorBidi"/>
          <w:kern w:val="2"/>
          <w:szCs w:val="22"/>
          <w:lang w:val="en-US" w:eastAsia="ko-KR"/>
        </w:rPr>
      </w:pPr>
      <w:r>
        <w:t>5.6.6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_Toc50029839 \h </w:instrText>
      </w:r>
      <w:r>
        <w:fldChar w:fldCharType="separate"/>
      </w:r>
      <w:r>
        <w:t>18</w:t>
      </w:r>
      <w:r>
        <w:fldChar w:fldCharType="end"/>
      </w:r>
    </w:p>
    <w:p w14:paraId="0D79FB1F" w14:textId="3F7BD34F" w:rsidR="00253BC1" w:rsidRDefault="00253BC1">
      <w:pPr>
        <w:pStyle w:val="20"/>
        <w:rPr>
          <w:rFonts w:asciiTheme="minorHAnsi" w:eastAsiaTheme="minorEastAsia" w:hAnsiTheme="minorHAnsi" w:cstheme="minorBidi"/>
          <w:kern w:val="2"/>
          <w:szCs w:val="22"/>
          <w:lang w:val="en-US" w:eastAsia="ko-KR"/>
        </w:rPr>
      </w:pPr>
      <w:r>
        <w:t>5.7</w:t>
      </w:r>
      <w:r>
        <w:rPr>
          <w:rFonts w:asciiTheme="minorHAnsi" w:eastAsiaTheme="minorEastAsia" w:hAnsiTheme="minorHAnsi" w:cstheme="minorBidi"/>
          <w:kern w:val="2"/>
          <w:szCs w:val="22"/>
          <w:lang w:val="en-US" w:eastAsia="ko-KR"/>
        </w:rPr>
        <w:tab/>
      </w:r>
      <w:r>
        <w:t>Slice Access with Application Preference</w:t>
      </w:r>
      <w:r>
        <w:tab/>
      </w:r>
      <w:r>
        <w:fldChar w:fldCharType="begin"/>
      </w:r>
      <w:r>
        <w:instrText xml:space="preserve"> PAGEREF _Toc50029840 \h </w:instrText>
      </w:r>
      <w:r>
        <w:fldChar w:fldCharType="separate"/>
      </w:r>
      <w:r>
        <w:t>19</w:t>
      </w:r>
      <w:r>
        <w:fldChar w:fldCharType="end"/>
      </w:r>
    </w:p>
    <w:p w14:paraId="1BA39082" w14:textId="02A65933" w:rsidR="00253BC1" w:rsidRDefault="00253BC1">
      <w:pPr>
        <w:pStyle w:val="30"/>
        <w:rPr>
          <w:rFonts w:asciiTheme="minorHAnsi" w:eastAsiaTheme="minorEastAsia" w:hAnsiTheme="minorHAnsi" w:cstheme="minorBidi"/>
          <w:kern w:val="2"/>
          <w:szCs w:val="22"/>
          <w:lang w:val="en-US" w:eastAsia="ko-KR"/>
        </w:rPr>
      </w:pPr>
      <w:r>
        <w:t>5.7.1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_Toc50029841 \h </w:instrText>
      </w:r>
      <w:r>
        <w:fldChar w:fldCharType="separate"/>
      </w:r>
      <w:r>
        <w:t>19</w:t>
      </w:r>
      <w:r>
        <w:fldChar w:fldCharType="end"/>
      </w:r>
    </w:p>
    <w:p w14:paraId="6CEB8033" w14:textId="6FD637C7" w:rsidR="00253BC1" w:rsidRDefault="00253BC1">
      <w:pPr>
        <w:pStyle w:val="30"/>
        <w:rPr>
          <w:rFonts w:asciiTheme="minorHAnsi" w:eastAsiaTheme="minorEastAsia" w:hAnsiTheme="minorHAnsi" w:cstheme="minorBidi"/>
          <w:kern w:val="2"/>
          <w:szCs w:val="22"/>
          <w:lang w:val="en-US" w:eastAsia="ko-KR"/>
        </w:rPr>
      </w:pPr>
      <w:r>
        <w:t>5.7.2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_Toc50029842 \h </w:instrText>
      </w:r>
      <w:r>
        <w:fldChar w:fldCharType="separate"/>
      </w:r>
      <w:r>
        <w:t>19</w:t>
      </w:r>
      <w:r>
        <w:fldChar w:fldCharType="end"/>
      </w:r>
    </w:p>
    <w:p w14:paraId="21A20E7A" w14:textId="11E4B40E" w:rsidR="00253BC1" w:rsidRDefault="00253BC1">
      <w:pPr>
        <w:pStyle w:val="30"/>
        <w:rPr>
          <w:rFonts w:asciiTheme="minorHAnsi" w:eastAsiaTheme="minorEastAsia" w:hAnsiTheme="minorHAnsi" w:cstheme="minorBidi"/>
          <w:kern w:val="2"/>
          <w:szCs w:val="22"/>
          <w:lang w:val="en-US" w:eastAsia="ko-KR"/>
        </w:rPr>
      </w:pPr>
      <w:r>
        <w:t>5.7.3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_Toc50029843 \h </w:instrText>
      </w:r>
      <w:r>
        <w:fldChar w:fldCharType="separate"/>
      </w:r>
      <w:r>
        <w:t>19</w:t>
      </w:r>
      <w:r>
        <w:fldChar w:fldCharType="end"/>
      </w:r>
    </w:p>
    <w:p w14:paraId="6112322A" w14:textId="4EF4FB98" w:rsidR="00253BC1" w:rsidRDefault="00253BC1">
      <w:pPr>
        <w:pStyle w:val="30"/>
        <w:rPr>
          <w:rFonts w:asciiTheme="minorHAnsi" w:eastAsiaTheme="minorEastAsia" w:hAnsiTheme="minorHAnsi" w:cstheme="minorBidi"/>
          <w:kern w:val="2"/>
          <w:szCs w:val="22"/>
          <w:lang w:val="en-US" w:eastAsia="ko-KR"/>
        </w:rPr>
      </w:pPr>
      <w:r>
        <w:t>5.7.4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_Toc50029844 \h </w:instrText>
      </w:r>
      <w:r>
        <w:fldChar w:fldCharType="separate"/>
      </w:r>
      <w:r>
        <w:t>20</w:t>
      </w:r>
      <w:r>
        <w:fldChar w:fldCharType="end"/>
      </w:r>
    </w:p>
    <w:p w14:paraId="121B58EA" w14:textId="5EE9D2E4" w:rsidR="00253BC1" w:rsidRDefault="00253BC1">
      <w:pPr>
        <w:pStyle w:val="30"/>
        <w:rPr>
          <w:rFonts w:asciiTheme="minorHAnsi" w:eastAsiaTheme="minorEastAsia" w:hAnsiTheme="minorHAnsi" w:cstheme="minorBidi"/>
          <w:kern w:val="2"/>
          <w:szCs w:val="22"/>
          <w:lang w:val="en-US" w:eastAsia="ko-KR"/>
        </w:rPr>
      </w:pPr>
      <w:r>
        <w:lastRenderedPageBreak/>
        <w:t>5.7.5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_Toc50029845 \h </w:instrText>
      </w:r>
      <w:r>
        <w:fldChar w:fldCharType="separate"/>
      </w:r>
      <w:r>
        <w:t>20</w:t>
      </w:r>
      <w:r>
        <w:fldChar w:fldCharType="end"/>
      </w:r>
    </w:p>
    <w:p w14:paraId="3E2ED2D0" w14:textId="459ADF43" w:rsidR="00253BC1" w:rsidRDefault="00253BC1">
      <w:pPr>
        <w:pStyle w:val="30"/>
        <w:rPr>
          <w:rFonts w:asciiTheme="minorHAnsi" w:eastAsiaTheme="minorEastAsia" w:hAnsiTheme="minorHAnsi" w:cstheme="minorBidi"/>
          <w:kern w:val="2"/>
          <w:szCs w:val="22"/>
          <w:lang w:val="en-US" w:eastAsia="ko-KR"/>
        </w:rPr>
      </w:pPr>
      <w:r>
        <w:t>5.7.6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_Toc50029846 \h </w:instrText>
      </w:r>
      <w:r>
        <w:fldChar w:fldCharType="separate"/>
      </w:r>
      <w:r>
        <w:t>20</w:t>
      </w:r>
      <w:r>
        <w:fldChar w:fldCharType="end"/>
      </w:r>
    </w:p>
    <w:p w14:paraId="255A4C2E" w14:textId="43327491" w:rsidR="00253BC1" w:rsidRDefault="00253BC1">
      <w:pPr>
        <w:pStyle w:val="10"/>
        <w:rPr>
          <w:rFonts w:asciiTheme="minorHAnsi" w:eastAsiaTheme="minorEastAsia" w:hAnsiTheme="minorHAnsi" w:cstheme="minorBidi"/>
          <w:kern w:val="2"/>
          <w:sz w:val="20"/>
          <w:szCs w:val="22"/>
          <w:lang w:val="en-US" w:eastAsia="ko-KR"/>
        </w:rPr>
      </w:pPr>
      <w:r>
        <w:t>6</w:t>
      </w:r>
      <w:r>
        <w:rPr>
          <w:rFonts w:asciiTheme="minorHAnsi" w:eastAsiaTheme="minorEastAsia" w:hAnsiTheme="minorHAnsi" w:cstheme="minorBidi"/>
          <w:kern w:val="2"/>
          <w:sz w:val="20"/>
          <w:szCs w:val="22"/>
          <w:lang w:val="en-US" w:eastAsia="ko-KR"/>
        </w:rPr>
        <w:tab/>
      </w:r>
      <w:r>
        <w:rPr>
          <w:lang w:eastAsia="zh-CN"/>
        </w:rPr>
        <w:t>Considerations</w:t>
      </w:r>
      <w:r>
        <w:tab/>
      </w:r>
      <w:r>
        <w:fldChar w:fldCharType="begin"/>
      </w:r>
      <w:r>
        <w:instrText xml:space="preserve"> PAGEREF _Toc50029847 \h </w:instrText>
      </w:r>
      <w:r>
        <w:fldChar w:fldCharType="separate"/>
      </w:r>
      <w:r>
        <w:t>20</w:t>
      </w:r>
      <w:r>
        <w:fldChar w:fldCharType="end"/>
      </w:r>
    </w:p>
    <w:p w14:paraId="142959A7" w14:textId="7CC2B459" w:rsidR="00253BC1" w:rsidRDefault="00253BC1">
      <w:pPr>
        <w:pStyle w:val="10"/>
        <w:rPr>
          <w:rFonts w:asciiTheme="minorHAnsi" w:eastAsiaTheme="minorEastAsia" w:hAnsiTheme="minorHAnsi" w:cstheme="minorBidi"/>
          <w:kern w:val="2"/>
          <w:sz w:val="20"/>
          <w:szCs w:val="22"/>
          <w:lang w:val="en-US" w:eastAsia="ko-KR"/>
        </w:rPr>
      </w:pPr>
      <w:r>
        <w:t>7</w:t>
      </w:r>
      <w:r>
        <w:rPr>
          <w:rFonts w:asciiTheme="minorHAnsi" w:eastAsiaTheme="minorEastAsia" w:hAnsiTheme="minorHAnsi" w:cstheme="minorBidi"/>
          <w:kern w:val="2"/>
          <w:sz w:val="20"/>
          <w:szCs w:val="22"/>
          <w:lang w:val="en-US" w:eastAsia="ko-KR"/>
        </w:rPr>
        <w:tab/>
      </w:r>
      <w:r>
        <w:rPr>
          <w:lang w:eastAsia="zh-CN"/>
        </w:rPr>
        <w:t>P</w:t>
      </w:r>
      <w:r>
        <w:t>otential Consolidated Requirements</w:t>
      </w:r>
      <w:r>
        <w:tab/>
      </w:r>
      <w:r>
        <w:fldChar w:fldCharType="begin"/>
      </w:r>
      <w:r>
        <w:instrText xml:space="preserve"> PAGEREF _Toc50029848 \h </w:instrText>
      </w:r>
      <w:r>
        <w:fldChar w:fldCharType="separate"/>
      </w:r>
      <w:r>
        <w:t>20</w:t>
      </w:r>
      <w:r>
        <w:fldChar w:fldCharType="end"/>
      </w:r>
    </w:p>
    <w:p w14:paraId="11612673" w14:textId="40B499E9" w:rsidR="00253BC1" w:rsidRDefault="00253BC1">
      <w:pPr>
        <w:pStyle w:val="10"/>
        <w:rPr>
          <w:rFonts w:asciiTheme="minorHAnsi" w:eastAsiaTheme="minorEastAsia" w:hAnsiTheme="minorHAnsi" w:cstheme="minorBidi"/>
          <w:kern w:val="2"/>
          <w:sz w:val="20"/>
          <w:szCs w:val="22"/>
          <w:lang w:val="en-US" w:eastAsia="ko-KR"/>
        </w:rPr>
      </w:pPr>
      <w:r>
        <w:t>8</w:t>
      </w:r>
      <w:r>
        <w:rPr>
          <w:rFonts w:asciiTheme="minorHAnsi" w:eastAsiaTheme="minorEastAsia" w:hAnsiTheme="minorHAnsi" w:cstheme="minorBidi"/>
          <w:kern w:val="2"/>
          <w:sz w:val="20"/>
          <w:szCs w:val="22"/>
          <w:lang w:val="en-US" w:eastAsia="ko-KR"/>
        </w:rPr>
        <w:tab/>
      </w:r>
      <w:r>
        <w:t>Conclusions and Recommendations</w:t>
      </w:r>
      <w:r>
        <w:tab/>
      </w:r>
      <w:r>
        <w:fldChar w:fldCharType="begin"/>
      </w:r>
      <w:r>
        <w:instrText xml:space="preserve"> PAGEREF _Toc50029849 \h </w:instrText>
      </w:r>
      <w:r>
        <w:fldChar w:fldCharType="separate"/>
      </w:r>
      <w:r>
        <w:t>21</w:t>
      </w:r>
      <w:r>
        <w:fldChar w:fldCharType="end"/>
      </w:r>
    </w:p>
    <w:p w14:paraId="570CC7E4" w14:textId="24A79350" w:rsidR="00253BC1" w:rsidRDefault="00253BC1">
      <w:pPr>
        <w:pStyle w:val="10"/>
        <w:rPr>
          <w:rFonts w:asciiTheme="minorHAnsi" w:eastAsiaTheme="minorEastAsia" w:hAnsiTheme="minorHAnsi" w:cstheme="minorBidi"/>
          <w:kern w:val="2"/>
          <w:sz w:val="20"/>
          <w:szCs w:val="22"/>
          <w:lang w:val="en-US" w:eastAsia="ko-KR"/>
        </w:rPr>
      </w:pPr>
      <w:r>
        <w:t>Annex &lt;A&gt;: &lt;Annex title&gt;</w:t>
      </w:r>
      <w:r>
        <w:tab/>
      </w:r>
      <w:r>
        <w:fldChar w:fldCharType="begin"/>
      </w:r>
      <w:r>
        <w:instrText xml:space="preserve"> PAGEREF _Toc50029850 \h </w:instrText>
      </w:r>
      <w:r>
        <w:fldChar w:fldCharType="separate"/>
      </w:r>
      <w:r>
        <w:t>22</w:t>
      </w:r>
      <w:r>
        <w:fldChar w:fldCharType="end"/>
      </w:r>
    </w:p>
    <w:p w14:paraId="205D65EC" w14:textId="220F2C87" w:rsidR="00253BC1" w:rsidRDefault="00253BC1">
      <w:pPr>
        <w:pStyle w:val="90"/>
        <w:rPr>
          <w:rFonts w:asciiTheme="minorHAnsi" w:eastAsiaTheme="minorEastAsia" w:hAnsiTheme="minorHAnsi" w:cstheme="minorBidi"/>
          <w:b w:val="0"/>
          <w:kern w:val="2"/>
          <w:sz w:val="20"/>
          <w:szCs w:val="22"/>
          <w:lang w:val="en-US" w:eastAsia="ko-KR"/>
        </w:rPr>
      </w:pPr>
      <w:r>
        <w:t>Annex &lt;X&gt;: Change history</w:t>
      </w:r>
      <w:r>
        <w:tab/>
      </w:r>
      <w:r>
        <w:fldChar w:fldCharType="begin"/>
      </w:r>
      <w:r>
        <w:instrText xml:space="preserve"> PAGEREF _Toc50029851 \h </w:instrText>
      </w:r>
      <w:r>
        <w:fldChar w:fldCharType="separate"/>
      </w:r>
      <w:r>
        <w:t>23</w:t>
      </w:r>
      <w:r>
        <w:fldChar w:fldCharType="end"/>
      </w:r>
    </w:p>
    <w:p w14:paraId="3B903E8E" w14:textId="77777777" w:rsidR="00E8629F" w:rsidRPr="00235394" w:rsidRDefault="008B6A07">
      <w:r>
        <w:rPr>
          <w:noProof/>
          <w:sz w:val="22"/>
        </w:rPr>
        <w:fldChar w:fldCharType="end"/>
      </w:r>
    </w:p>
    <w:p w14:paraId="27BC9884" w14:textId="77777777" w:rsidR="00E8629F" w:rsidRPr="00235394" w:rsidRDefault="00E8629F">
      <w:pPr>
        <w:pStyle w:val="1"/>
      </w:pPr>
      <w:r w:rsidRPr="00235394">
        <w:br w:type="page"/>
      </w:r>
      <w:bookmarkStart w:id="4" w:name="_Toc521309600"/>
      <w:bookmarkStart w:id="5" w:name="_Toc50029790"/>
      <w:r w:rsidRPr="00235394">
        <w:lastRenderedPageBreak/>
        <w:t>Foreword</w:t>
      </w:r>
      <w:bookmarkEnd w:id="4"/>
      <w:bookmarkEnd w:id="5"/>
    </w:p>
    <w:p w14:paraId="0933CC02" w14:textId="77777777" w:rsidR="00E8629F" w:rsidRPr="00235394" w:rsidRDefault="00E8629F">
      <w:r w:rsidRPr="00235394">
        <w:t>This Technical Report has been produced by the 3</w:t>
      </w:r>
      <w:r w:rsidR="00707941">
        <w:t>rd</w:t>
      </w:r>
      <w:r w:rsidRPr="00235394">
        <w:t xml:space="preserve"> Generation Partnership Project (3GPP).</w:t>
      </w:r>
    </w:p>
    <w:p w14:paraId="23262A3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2E5062" w14:textId="77777777" w:rsidR="00E8629F" w:rsidRPr="00235394" w:rsidRDefault="00E8629F">
      <w:pPr>
        <w:pStyle w:val="B1"/>
      </w:pPr>
      <w:r w:rsidRPr="00235394">
        <w:t>Version x.y.z</w:t>
      </w:r>
    </w:p>
    <w:p w14:paraId="2DCE6F42" w14:textId="77777777" w:rsidR="00E8629F" w:rsidRPr="00235394" w:rsidRDefault="00E8629F">
      <w:pPr>
        <w:pStyle w:val="B1"/>
      </w:pPr>
      <w:r w:rsidRPr="00235394">
        <w:t>where:</w:t>
      </w:r>
    </w:p>
    <w:p w14:paraId="638EFE88" w14:textId="77777777" w:rsidR="00E8629F" w:rsidRPr="00235394" w:rsidRDefault="00E8629F">
      <w:pPr>
        <w:pStyle w:val="B2"/>
      </w:pPr>
      <w:r w:rsidRPr="00235394">
        <w:t>x</w:t>
      </w:r>
      <w:r w:rsidRPr="00235394">
        <w:tab/>
        <w:t>the first digit:</w:t>
      </w:r>
    </w:p>
    <w:p w14:paraId="7FC79326" w14:textId="77777777" w:rsidR="00E8629F" w:rsidRPr="00235394" w:rsidRDefault="00E8629F">
      <w:pPr>
        <w:pStyle w:val="B3"/>
      </w:pPr>
      <w:r w:rsidRPr="00235394">
        <w:t>1</w:t>
      </w:r>
      <w:r w:rsidRPr="00235394">
        <w:tab/>
        <w:t>presented to TSG for information;</w:t>
      </w:r>
    </w:p>
    <w:p w14:paraId="266520A7" w14:textId="77777777" w:rsidR="00E8629F" w:rsidRPr="00235394" w:rsidRDefault="00E8629F">
      <w:pPr>
        <w:pStyle w:val="B3"/>
      </w:pPr>
      <w:r w:rsidRPr="00235394">
        <w:t>2</w:t>
      </w:r>
      <w:r w:rsidRPr="00235394">
        <w:tab/>
        <w:t>presented to TSG for approval;</w:t>
      </w:r>
    </w:p>
    <w:p w14:paraId="10A26649" w14:textId="77777777" w:rsidR="00E8629F" w:rsidRPr="00235394" w:rsidRDefault="00E8629F">
      <w:pPr>
        <w:pStyle w:val="B3"/>
      </w:pPr>
      <w:r w:rsidRPr="00235394">
        <w:t>3</w:t>
      </w:r>
      <w:r w:rsidRPr="00235394">
        <w:tab/>
        <w:t>or greater indicates TSG approved document under change control.</w:t>
      </w:r>
    </w:p>
    <w:p w14:paraId="413ABA2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504A737" w14:textId="77777777" w:rsidR="00E8629F" w:rsidRPr="00235394" w:rsidRDefault="00E8629F">
      <w:pPr>
        <w:pStyle w:val="B2"/>
      </w:pPr>
      <w:r w:rsidRPr="00235394">
        <w:t>z</w:t>
      </w:r>
      <w:r w:rsidRPr="00235394">
        <w:tab/>
        <w:t>the third digit is incremented when editorial only changes have been incorporated in the document.</w:t>
      </w:r>
    </w:p>
    <w:p w14:paraId="1E8FA72C" w14:textId="77777777" w:rsidR="00E8629F" w:rsidRPr="00235394" w:rsidRDefault="00E8629F" w:rsidP="00B80C2D">
      <w:pPr>
        <w:pStyle w:val="1"/>
      </w:pPr>
      <w:r w:rsidRPr="00235394">
        <w:br w:type="page"/>
      </w:r>
      <w:bookmarkStart w:id="6" w:name="_Toc521309602"/>
      <w:bookmarkStart w:id="7" w:name="_Toc50029791"/>
      <w:r w:rsidRPr="00235394">
        <w:lastRenderedPageBreak/>
        <w:t>1</w:t>
      </w:r>
      <w:r w:rsidRPr="00235394">
        <w:tab/>
        <w:t>Scope</w:t>
      </w:r>
      <w:bookmarkEnd w:id="6"/>
      <w:bookmarkEnd w:id="7"/>
    </w:p>
    <w:p w14:paraId="184B25E5" w14:textId="77777777" w:rsidR="000B3751" w:rsidRPr="000B3751" w:rsidRDefault="000B3751" w:rsidP="00A544DC">
      <w:pPr>
        <w:rPr>
          <w:color w:val="FF0000"/>
        </w:rPr>
      </w:pPr>
      <w:r w:rsidRPr="000B3751">
        <w:t>The present document studies various use cases and scenarios using network slices, in order to identify potential service requirements for the 5G system, e.g.:</w:t>
      </w:r>
    </w:p>
    <w:p w14:paraId="15F98ECF" w14:textId="77777777" w:rsidR="000B3751" w:rsidRPr="000B3751" w:rsidRDefault="000B3751" w:rsidP="00A544DC">
      <w:pPr>
        <w:pStyle w:val="B1"/>
      </w:pPr>
      <w:r w:rsidRPr="000B3751">
        <w:rPr>
          <w:rFonts w:ascii="Arial" w:eastAsia="새굴림" w:hAnsi="Arial" w:hint="eastAsia"/>
          <w:szCs w:val="24"/>
          <w:lang w:eastAsia="ko-KR"/>
        </w:rPr>
        <w:t>-</w:t>
      </w:r>
      <w:r w:rsidRPr="000B3751">
        <w:rPr>
          <w:rFonts w:ascii="Arial" w:eastAsia="새굴림" w:hAnsi="Arial"/>
          <w:szCs w:val="24"/>
          <w:lang w:eastAsia="ko-KR"/>
        </w:rPr>
        <w:tab/>
      </w:r>
      <w:r w:rsidRPr="000B3751">
        <w:t xml:space="preserve">when there is a restriction of network slice to e.g., certain frequency bands/sub bands, RATs, geographical areas, networks and applications, </w:t>
      </w:r>
    </w:p>
    <w:p w14:paraId="21E85768" w14:textId="77777777" w:rsidR="000B3751" w:rsidRPr="000B3751" w:rsidRDefault="000B3751" w:rsidP="00A544DC">
      <w:pPr>
        <w:pStyle w:val="B1"/>
      </w:pPr>
      <w:r w:rsidRPr="000B3751">
        <w:t>-</w:t>
      </w:r>
      <w:r w:rsidRPr="000B3751">
        <w:tab/>
        <w:t>when a UE has a subscription to multiple network slices and these network slices are deployed for e.g., different frequency bands/sub bands, RATs, geographical area and applications,</w:t>
      </w:r>
    </w:p>
    <w:p w14:paraId="696DF573" w14:textId="77777777" w:rsidR="000B3751" w:rsidRPr="000B3751" w:rsidRDefault="000B3751" w:rsidP="00A544DC">
      <w:pPr>
        <w:pStyle w:val="B1"/>
      </w:pPr>
      <w:r w:rsidRPr="000B3751">
        <w:t>-</w:t>
      </w:r>
      <w:r w:rsidRPr="000B3751">
        <w:tab/>
        <w:t>when there is a preference or prioritization for a network slice over other network slices e.g. when there are conflicting constraints on network slice availability.</w:t>
      </w:r>
    </w:p>
    <w:p w14:paraId="3A6E3BF8" w14:textId="77777777" w:rsidR="000B3751" w:rsidRPr="000B3751" w:rsidRDefault="000B3751" w:rsidP="000B3751">
      <w:r w:rsidRPr="000B3751">
        <w:t>The present document also includes a gap analysis of its derived potential requirements versus existing 3GPP requirements.</w:t>
      </w:r>
    </w:p>
    <w:p w14:paraId="78B8EC19" w14:textId="77777777" w:rsidR="00682BC3" w:rsidRPr="00682BC3" w:rsidRDefault="00682BC3" w:rsidP="005157A8">
      <w:pPr>
        <w:ind w:right="-99"/>
        <w:rPr>
          <w:rFonts w:eastAsia="SimSun"/>
          <w:bCs/>
          <w:lang w:eastAsia="zh-CN"/>
        </w:rPr>
      </w:pPr>
    </w:p>
    <w:p w14:paraId="69955C5D" w14:textId="77777777" w:rsidR="0072581A" w:rsidRDefault="0072581A">
      <w:pPr>
        <w:spacing w:after="0"/>
        <w:rPr>
          <w:rFonts w:ascii="Arial" w:hAnsi="Arial"/>
          <w:sz w:val="36"/>
        </w:rPr>
      </w:pPr>
      <w:bookmarkStart w:id="8" w:name="_Toc521309603"/>
      <w:r>
        <w:br w:type="page"/>
      </w:r>
    </w:p>
    <w:p w14:paraId="69467EE1" w14:textId="01DF2B86" w:rsidR="00E8629F" w:rsidRPr="00235394" w:rsidRDefault="00E8629F">
      <w:pPr>
        <w:pStyle w:val="1"/>
      </w:pPr>
      <w:bookmarkStart w:id="9" w:name="_Toc50029792"/>
      <w:r w:rsidRPr="00235394">
        <w:lastRenderedPageBreak/>
        <w:t>2</w:t>
      </w:r>
      <w:r w:rsidRPr="00235394">
        <w:tab/>
        <w:t>References</w:t>
      </w:r>
      <w:bookmarkEnd w:id="8"/>
      <w:bookmarkEnd w:id="9"/>
    </w:p>
    <w:p w14:paraId="507E6B0F" w14:textId="77777777" w:rsidR="00E8629F" w:rsidRPr="00235394" w:rsidRDefault="00E8629F">
      <w:r w:rsidRPr="00235394">
        <w:t>The following documents contain provisions which, through reference in this text, constitute provisions of the present document.</w:t>
      </w:r>
    </w:p>
    <w:p w14:paraId="1CDDF8D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A9F1FA7" w14:textId="77777777" w:rsidR="007066FA" w:rsidRPr="004D3578" w:rsidRDefault="007066FA" w:rsidP="007066FA">
      <w:pPr>
        <w:pStyle w:val="B1"/>
      </w:pPr>
      <w:r>
        <w:t>-</w:t>
      </w:r>
      <w:r>
        <w:tab/>
      </w:r>
      <w:r w:rsidRPr="004D3578">
        <w:t>For a specific reference, subsequent revisions do not apply.</w:t>
      </w:r>
    </w:p>
    <w:p w14:paraId="158E0637"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911678" w14:textId="77777777" w:rsidR="00282213" w:rsidRPr="00235394" w:rsidRDefault="00282213" w:rsidP="007066FA">
      <w:pPr>
        <w:pStyle w:val="EX"/>
      </w:pPr>
      <w:r w:rsidRPr="00235394">
        <w:t>[1]</w:t>
      </w:r>
      <w:r w:rsidRPr="00235394">
        <w:tab/>
        <w:t>3GPP TR 21.905: "Vocabulary for 3GPP Specifications".</w:t>
      </w:r>
    </w:p>
    <w:p w14:paraId="4D17ACB2" w14:textId="77777777" w:rsidR="00282213" w:rsidRPr="00235394" w:rsidRDefault="00282213" w:rsidP="00282213">
      <w:pPr>
        <w:pStyle w:val="EX"/>
      </w:pPr>
      <w:r w:rsidRPr="00235394">
        <w:t>…</w:t>
      </w:r>
    </w:p>
    <w:p w14:paraId="2048FDDC" w14:textId="77777777" w:rsidR="00282213" w:rsidRPr="00235394" w:rsidRDefault="00282213" w:rsidP="00282213">
      <w:pPr>
        <w:pStyle w:val="EX"/>
      </w:pPr>
      <w:r w:rsidRPr="00235394">
        <w:t>[x]</w:t>
      </w:r>
      <w:r w:rsidRPr="00235394">
        <w:tab/>
        <w:t>&lt;doctype&gt; &lt;#&gt;[ ([up to and including]{yyyy[-mm]|V&lt;a[.b[.c]]&gt;}[onwards])]: "&lt;Title&gt;".</w:t>
      </w:r>
    </w:p>
    <w:p w14:paraId="2B3FA88E" w14:textId="77777777" w:rsidR="00E8629F" w:rsidRPr="00235394" w:rsidRDefault="00E8629F">
      <w:pPr>
        <w:pStyle w:val="Guidance"/>
      </w:pPr>
    </w:p>
    <w:p w14:paraId="44321BF0" w14:textId="77777777" w:rsidR="00D47035" w:rsidRPr="00235394" w:rsidRDefault="00E8629F" w:rsidP="00682BC3">
      <w:pPr>
        <w:pStyle w:val="1"/>
      </w:pPr>
      <w:bookmarkStart w:id="10" w:name="_Toc521309604"/>
      <w:bookmarkStart w:id="11" w:name="_Toc50029793"/>
      <w:r w:rsidRPr="00235394">
        <w:t>3</w:t>
      </w:r>
      <w:r w:rsidRPr="00235394">
        <w:tab/>
      </w:r>
      <w:r w:rsidR="00367724" w:rsidRPr="00235394">
        <w:t>Definitions and abbreviations</w:t>
      </w:r>
      <w:bookmarkEnd w:id="10"/>
      <w:bookmarkEnd w:id="11"/>
    </w:p>
    <w:p w14:paraId="5166A38C" w14:textId="77777777" w:rsidR="00D47035" w:rsidRPr="00235394" w:rsidRDefault="00D47035" w:rsidP="00D47035">
      <w:pPr>
        <w:pStyle w:val="2"/>
      </w:pPr>
      <w:bookmarkStart w:id="12" w:name="_Toc354562226"/>
      <w:bookmarkStart w:id="13" w:name="_Toc50029794"/>
      <w:r w:rsidRPr="00235394">
        <w:t>3.1</w:t>
      </w:r>
      <w:r w:rsidRPr="00235394">
        <w:tab/>
        <w:t>Definitions</w:t>
      </w:r>
      <w:bookmarkEnd w:id="12"/>
      <w:bookmarkEnd w:id="13"/>
    </w:p>
    <w:p w14:paraId="699D1822" w14:textId="77777777" w:rsidR="00D47035" w:rsidRPr="00235394" w:rsidRDefault="00D47035" w:rsidP="0065415E">
      <w:r w:rsidRPr="00235394">
        <w:t xml:space="preserve">For the purposes of the present document, the terms and definitions given in </w:t>
      </w:r>
      <w:bookmarkStart w:id="14" w:name="OLE_LINK1"/>
      <w:bookmarkStart w:id="15" w:name="OLE_LINK2"/>
      <w:bookmarkStart w:id="16" w:name="OLE_LINK3"/>
      <w:bookmarkStart w:id="17" w:name="OLE_LINK4"/>
      <w:bookmarkStart w:id="18" w:name="OLE_LINK5"/>
      <w:r>
        <w:t xml:space="preserve">3GPP </w:t>
      </w:r>
      <w:bookmarkEnd w:id="14"/>
      <w:bookmarkEnd w:id="15"/>
      <w:bookmarkEnd w:id="16"/>
      <w:bookmarkEnd w:id="17"/>
      <w:bookmarkEnd w:id="18"/>
      <w:r w:rsidRPr="00235394">
        <w:t xml:space="preserve">TR 21.905 [1] and the following apply. A term defined in the present document takes precedence over the definition of the same term, if any, in </w:t>
      </w:r>
      <w:r>
        <w:t xml:space="preserve">3GPP </w:t>
      </w:r>
      <w:r w:rsidRPr="00235394">
        <w:t>TR 21.905 [1].</w:t>
      </w:r>
    </w:p>
    <w:p w14:paraId="4AB3CE3B" w14:textId="77777777" w:rsidR="00D47035" w:rsidRPr="00235394" w:rsidRDefault="00D47035" w:rsidP="00D47035">
      <w:r w:rsidRPr="00235394">
        <w:rPr>
          <w:b/>
        </w:rPr>
        <w:t>example:</w:t>
      </w:r>
      <w:r w:rsidRPr="00235394">
        <w:t xml:space="preserve"> text used to clarify abstract rules by applying them literally.</w:t>
      </w:r>
    </w:p>
    <w:p w14:paraId="6EFB8D44" w14:textId="77777777" w:rsidR="00D47035" w:rsidRPr="0065415E" w:rsidRDefault="00D47035" w:rsidP="00D47035">
      <w:pPr>
        <w:pStyle w:val="EW"/>
      </w:pPr>
    </w:p>
    <w:p w14:paraId="43674FC1" w14:textId="77777777" w:rsidR="00D47035" w:rsidRPr="00235394" w:rsidRDefault="00D47035" w:rsidP="00D47035">
      <w:pPr>
        <w:pStyle w:val="2"/>
      </w:pPr>
      <w:bookmarkStart w:id="19" w:name="_Toc354562228"/>
      <w:bookmarkStart w:id="20" w:name="_Toc50029795"/>
      <w:r w:rsidRPr="00235394">
        <w:t>3.</w:t>
      </w:r>
      <w:r w:rsidR="00682BC3">
        <w:t>2</w:t>
      </w:r>
      <w:r w:rsidRPr="00235394">
        <w:tab/>
        <w:t>Abbreviations</w:t>
      </w:r>
      <w:bookmarkEnd w:id="19"/>
      <w:bookmarkEnd w:id="20"/>
    </w:p>
    <w:p w14:paraId="6D6B883C"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1565FEE" w14:textId="77777777" w:rsidR="00D47035" w:rsidRPr="00235394" w:rsidRDefault="00D47035" w:rsidP="00D47035">
      <w:pPr>
        <w:pStyle w:val="EW"/>
      </w:pPr>
      <w:r w:rsidRPr="00235394">
        <w:t>&lt;ACRONYM&gt;</w:t>
      </w:r>
      <w:r w:rsidRPr="00235394">
        <w:tab/>
        <w:t>&lt;Explanation&gt;</w:t>
      </w:r>
    </w:p>
    <w:p w14:paraId="79AB0A4B" w14:textId="77777777" w:rsidR="00487E20" w:rsidRPr="00D47035" w:rsidRDefault="00487E20" w:rsidP="00487E20">
      <w:pPr>
        <w:pStyle w:val="EW"/>
        <w:ind w:left="0" w:firstLine="0"/>
      </w:pPr>
    </w:p>
    <w:p w14:paraId="31B6E179" w14:textId="77777777" w:rsidR="00487E20" w:rsidRDefault="00487E20" w:rsidP="00487E20">
      <w:pPr>
        <w:pStyle w:val="1"/>
      </w:pPr>
      <w:bookmarkStart w:id="21" w:name="_Toc521309608"/>
      <w:bookmarkStart w:id="22" w:name="_Toc50029796"/>
      <w:r>
        <w:t>4</w:t>
      </w:r>
      <w:r>
        <w:tab/>
        <w:t>Overview</w:t>
      </w:r>
      <w:bookmarkEnd w:id="21"/>
      <w:bookmarkEnd w:id="22"/>
    </w:p>
    <w:p w14:paraId="4FF4AD1B" w14:textId="77777777" w:rsidR="00487E20" w:rsidRDefault="00487E20" w:rsidP="00A544DC"/>
    <w:p w14:paraId="4F8CDFF0" w14:textId="12D11E86" w:rsidR="007C3852" w:rsidRPr="005D4A43" w:rsidRDefault="00487E20" w:rsidP="00A544DC">
      <w:pPr>
        <w:pStyle w:val="1"/>
      </w:pPr>
      <w:bookmarkStart w:id="23" w:name="_Toc521309609"/>
      <w:bookmarkStart w:id="24" w:name="_Toc50029797"/>
      <w:r>
        <w:t>5</w:t>
      </w:r>
      <w:r>
        <w:tab/>
        <w:t xml:space="preserve">Use </w:t>
      </w:r>
      <w:r w:rsidR="004D6C3B">
        <w:t>c</w:t>
      </w:r>
      <w:r>
        <w:t>ases</w:t>
      </w:r>
      <w:bookmarkStart w:id="25" w:name="_Toc355779204"/>
      <w:bookmarkStart w:id="26" w:name="_Toc354586742"/>
      <w:bookmarkStart w:id="27" w:name="_Toc354590101"/>
      <w:bookmarkStart w:id="28" w:name="_Toc355779205"/>
      <w:bookmarkStart w:id="29" w:name="_Toc354586743"/>
      <w:bookmarkStart w:id="30" w:name="_Toc354590102"/>
      <w:bookmarkStart w:id="31" w:name="_Toc355779206"/>
      <w:bookmarkStart w:id="32" w:name="_Toc354586744"/>
      <w:bookmarkStart w:id="33" w:name="_Toc354590103"/>
      <w:bookmarkStart w:id="34" w:name="_Toc355779207"/>
      <w:bookmarkStart w:id="35" w:name="_Toc354586745"/>
      <w:bookmarkStart w:id="36" w:name="_Toc354590104"/>
      <w:bookmarkStart w:id="37" w:name="_Toc355779209"/>
      <w:bookmarkStart w:id="38" w:name="_Toc354586747"/>
      <w:bookmarkStart w:id="39" w:name="_Toc354590106"/>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1798634A" w14:textId="7E7DDBB7" w:rsidR="000B0EAC" w:rsidRPr="000B0EAC" w:rsidRDefault="000B0EAC" w:rsidP="00A544DC">
      <w:pPr>
        <w:pStyle w:val="2"/>
      </w:pPr>
      <w:bookmarkStart w:id="40" w:name="_Toc50029798"/>
      <w:r w:rsidRPr="000B0EAC">
        <w:t>5.</w:t>
      </w:r>
      <w:r w:rsidR="0072581A">
        <w:t>1</w:t>
      </w:r>
      <w:r w:rsidRPr="000B0EAC">
        <w:t>.</w:t>
      </w:r>
      <w:r w:rsidRPr="000B0EAC">
        <w:tab/>
        <w:t>Initial access scenario for a network slice service</w:t>
      </w:r>
      <w:bookmarkEnd w:id="40"/>
    </w:p>
    <w:p w14:paraId="4C25CEEC" w14:textId="19677F82" w:rsidR="000B0EAC" w:rsidRPr="000B0EAC" w:rsidRDefault="000B0EAC" w:rsidP="00A544DC">
      <w:pPr>
        <w:pStyle w:val="3"/>
      </w:pPr>
      <w:bookmarkStart w:id="41" w:name="_Toc50029799"/>
      <w:r w:rsidRPr="000B0EAC">
        <w:t>5.</w:t>
      </w:r>
      <w:r w:rsidR="0072581A">
        <w:t>1</w:t>
      </w:r>
      <w:r w:rsidRPr="000B0EAC">
        <w:t>.1</w:t>
      </w:r>
      <w:r w:rsidRPr="000B0EAC">
        <w:tab/>
        <w:t>Description</w:t>
      </w:r>
      <w:bookmarkEnd w:id="41"/>
    </w:p>
    <w:p w14:paraId="618000AF" w14:textId="77777777" w:rsidR="000B0EAC" w:rsidRPr="000B0EAC" w:rsidRDefault="000B0EAC">
      <w:pPr>
        <w:rPr>
          <w:lang w:val="en-US"/>
        </w:rPr>
      </w:pPr>
      <w:r w:rsidRPr="000B0EAC">
        <w:rPr>
          <w:lang w:val="en-US"/>
        </w:rPr>
        <w:t xml:space="preserve">Typically, users want for their devices to camp on a cell and be online as soon as possible after power-on. Especially, for 5G System which can provide ultra-low-latency data transport service, it is also important to reduce the time that takes for a device to send a packet after power on, to satisfy overall 5G experience. </w:t>
      </w:r>
    </w:p>
    <w:p w14:paraId="06A72852" w14:textId="0059D470" w:rsidR="000B0EAC" w:rsidRPr="000B0EAC" w:rsidRDefault="000B0EAC" w:rsidP="00A544DC">
      <w:pPr>
        <w:pStyle w:val="3"/>
      </w:pPr>
      <w:bookmarkStart w:id="42" w:name="_Toc50029800"/>
      <w:r w:rsidRPr="000B0EAC">
        <w:t>5.</w:t>
      </w:r>
      <w:r w:rsidR="0072581A">
        <w:t>1</w:t>
      </w:r>
      <w:r w:rsidRPr="000B0EAC">
        <w:t>.2</w:t>
      </w:r>
      <w:r w:rsidRPr="000B0EAC">
        <w:tab/>
        <w:t>Pre-conditions</w:t>
      </w:r>
      <w:bookmarkEnd w:id="42"/>
    </w:p>
    <w:p w14:paraId="55C29719" w14:textId="6087B337"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.2-1 shows the use case scenario where different network slices are configured on different frequency bands at a certain geographical location. In this scenario, all network slices and radio frequency ban</w:t>
      </w:r>
      <w:r w:rsidRPr="000B0EAC">
        <w:rPr>
          <w:lang w:val="en-US"/>
        </w:rPr>
        <w:lastRenderedPageBreak/>
        <w:t xml:space="preserve">ds belong to the same operator. </w:t>
      </w:r>
    </w:p>
    <w:p w14:paraId="252B749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078CC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2pt;height:219.2pt" o:ole="">
            <v:imagedata r:id="rId11" o:title=""/>
          </v:shape>
          <o:OLEObject Type="Embed" ProgID="Visio.Drawing.11" ShapeID="_x0000_i1025" DrawAspect="Content" ObjectID="_1660809871" r:id="rId12"/>
        </w:object>
      </w:r>
    </w:p>
    <w:p w14:paraId="0F24D53F" w14:textId="50F34170"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.2-1</w:t>
      </w:r>
      <w:r w:rsidRPr="000B0EAC">
        <w:rPr>
          <w:lang w:val="en-US" w:eastAsia="ko-KR"/>
        </w:rPr>
        <w:t xml:space="preserve"> Initial Setup before-power on</w:t>
      </w:r>
    </w:p>
    <w:p w14:paraId="13158631" w14:textId="1F223437"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use case and figure 5.</w:t>
      </w:r>
      <w:r w:rsidR="0072581A">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3BC9B10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Initially, </w:t>
      </w:r>
      <w:r w:rsidRPr="000B0EAC">
        <w:rPr>
          <w:rFonts w:hint="eastAsia"/>
          <w:lang w:val="en-US" w:eastAsia="ko-KR"/>
        </w:rPr>
        <w:t>UE A</w:t>
      </w:r>
      <w:r w:rsidRPr="000B0EAC">
        <w:rPr>
          <w:lang w:val="en-US" w:eastAsia="ko-KR"/>
        </w:rPr>
        <w:t>1, A2 and A3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w:t>
      </w:r>
      <w:r w:rsidRPr="000B0EAC">
        <w:rPr>
          <w:lang w:val="en-US" w:eastAsia="ko-KR"/>
        </w:rPr>
        <w:t>at</w:t>
      </w:r>
      <w:r w:rsidRPr="000B0EAC">
        <w:rPr>
          <w:rFonts w:hint="eastAsia"/>
          <w:lang w:val="en-US" w:eastAsia="ko-KR"/>
        </w:rPr>
        <w:t xml:space="preserve"> </w:t>
      </w:r>
      <w:r w:rsidRPr="000B0EAC">
        <w:rPr>
          <w:lang w:val="en-US" w:eastAsia="ko-KR"/>
        </w:rPr>
        <w:t>location</w:t>
      </w:r>
      <w:r w:rsidRPr="000B0EAC">
        <w:rPr>
          <w:rFonts w:hint="eastAsia"/>
          <w:lang w:val="en-US" w:eastAsia="ko-KR"/>
        </w:rPr>
        <w:t xml:space="preserve"> GA and UE B</w:t>
      </w:r>
      <w:r w:rsidRPr="000B0EAC">
        <w:rPr>
          <w:lang w:val="en-US" w:eastAsia="ko-KR"/>
        </w:rPr>
        <w:t>1, B2 and B3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at location GB.</w:t>
      </w:r>
    </w:p>
    <w:p w14:paraId="439978B1"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A1 and B1 have a subscription only to slice M, and UE A2 and B2 have a subscription only to slice N.</w:t>
      </w:r>
    </w:p>
    <w:p w14:paraId="71B7F0A5"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A3, B3 and B4 have a subscription to both slice M and slice N. A3 and B3 have preference to slice M while UE B4 has preference to slice N.</w:t>
      </w:r>
    </w:p>
    <w:p w14:paraId="3897DBAF" w14:textId="77777777" w:rsidR="000B0EAC" w:rsidRPr="000B0EAC" w:rsidRDefault="000B0EAC" w:rsidP="00A544DC">
      <w:pPr>
        <w:pStyle w:val="B1"/>
        <w:rPr>
          <w:lang w:val="en-US" w:eastAsia="ko-KR"/>
        </w:rPr>
      </w:pPr>
      <w:r w:rsidRPr="000B0EAC">
        <w:rPr>
          <w:lang w:val="en-US" w:eastAsia="ko-KR"/>
        </w:rPr>
        <w:lastRenderedPageBreak/>
        <w:t>-</w:t>
      </w:r>
      <w:r w:rsidRPr="000B0EAC">
        <w:rPr>
          <w:lang w:val="en-US" w:eastAsia="ko-KR"/>
        </w:rPr>
        <w:tab/>
        <w:t>At location GA, cells are deployed over only frequency F1.</w:t>
      </w:r>
    </w:p>
    <w:p w14:paraId="34D3983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At location GB, cells are deployed on both frequency F1 and F2. </w:t>
      </w:r>
    </w:p>
    <w:p w14:paraId="34839FC5" w14:textId="7E39E33D" w:rsidR="000B0EAC" w:rsidRPr="000B0EAC" w:rsidRDefault="000B0EAC">
      <w:pPr>
        <w:rPr>
          <w:lang w:val="en-US" w:eastAsia="ko-KR"/>
        </w:rPr>
      </w:pPr>
      <w:r w:rsidRPr="000B0EAC">
        <w:rPr>
          <w:lang w:val="en-US" w:eastAsia="ko-KR"/>
        </w:rPr>
        <w:t>Furthermore, in this use case and in figure 5.</w:t>
      </w:r>
      <w:r w:rsidR="0042310D">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 xml:space="preserve">due to requirement such as slice-isolation, following is further </w:t>
      </w:r>
      <w:r w:rsidRPr="000B0EAC">
        <w:rPr>
          <w:rFonts w:hint="eastAsia"/>
          <w:lang w:val="en-US" w:eastAsia="ko-KR"/>
        </w:rPr>
        <w:t>assumed</w:t>
      </w:r>
      <w:r w:rsidRPr="000B0EAC">
        <w:rPr>
          <w:lang w:val="en-US" w:eastAsia="ko-KR"/>
        </w:rPr>
        <w:t>:</w:t>
      </w:r>
    </w:p>
    <w:p w14:paraId="389512F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Slice M is configured to be provided only if it is accessed over F1.</w:t>
      </w:r>
    </w:p>
    <w:p w14:paraId="4A059C18"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Slice N is configured to be provided only if it is accessed over F2. </w:t>
      </w:r>
    </w:p>
    <w:p w14:paraId="08479DDD" w14:textId="0DCFA362" w:rsidR="000B0EAC" w:rsidRPr="00A544DC" w:rsidRDefault="000B0EAC" w:rsidP="00A544DC">
      <w:pPr>
        <w:pStyle w:val="B1"/>
        <w:rPr>
          <w:lang w:val="en-US" w:eastAsia="ko-KR"/>
        </w:rPr>
      </w:pPr>
      <w:r w:rsidRPr="000B0EAC">
        <w:rPr>
          <w:lang w:val="en-US" w:eastAsia="ko-KR"/>
        </w:rPr>
        <w:t>-</w:t>
      </w:r>
      <w:r w:rsidRPr="000B0EAC">
        <w:rPr>
          <w:lang w:val="en-US" w:eastAsia="ko-KR"/>
        </w:rPr>
        <w:tab/>
        <w:t xml:space="preserve">Slice N and Slice M are not simultaneously provided to UEs. </w:t>
      </w:r>
    </w:p>
    <w:p w14:paraId="3E7FEF97" w14:textId="71BBA2C4" w:rsidR="000B0EAC" w:rsidRPr="000B0EAC" w:rsidRDefault="000B0EAC" w:rsidP="00A544DC">
      <w:pPr>
        <w:pStyle w:val="3"/>
      </w:pPr>
      <w:bookmarkStart w:id="43" w:name="_Toc41474492"/>
      <w:bookmarkStart w:id="44" w:name="_Toc50029801"/>
      <w:r w:rsidRPr="000B0EAC">
        <w:t>5.</w:t>
      </w:r>
      <w:r w:rsidR="00FC7976">
        <w:t>1</w:t>
      </w:r>
      <w:r w:rsidRPr="000B0EAC">
        <w:t>.3</w:t>
      </w:r>
      <w:r w:rsidRPr="000B0EAC">
        <w:tab/>
        <w:t>Service Flows</w:t>
      </w:r>
      <w:bookmarkEnd w:id="43"/>
      <w:bookmarkEnd w:id="44"/>
    </w:p>
    <w:p w14:paraId="4D17588F" w14:textId="77777777" w:rsidR="000B0EAC" w:rsidRPr="000B0EAC" w:rsidRDefault="000B0EAC">
      <w:pPr>
        <w:rPr>
          <w:lang w:val="en-US"/>
        </w:rPr>
      </w:pPr>
      <w:r w:rsidRPr="000B0EAC">
        <w:rPr>
          <w:lang w:val="en-US"/>
        </w:rPr>
        <w:t>After power-up, following occurs for UE A1, A2 and A3:</w:t>
      </w:r>
    </w:p>
    <w:p w14:paraId="13AD4496" w14:textId="77777777" w:rsidR="000B0EAC" w:rsidRPr="000B0EAC" w:rsidRDefault="000B0EAC" w:rsidP="00A544DC">
      <w:pPr>
        <w:pStyle w:val="B1"/>
        <w:rPr>
          <w:lang w:val="en-US"/>
        </w:rPr>
      </w:pPr>
      <w:r w:rsidRPr="000B0EAC">
        <w:rPr>
          <w:lang w:val="en-US"/>
        </w:rPr>
        <w:t>-</w:t>
      </w:r>
      <w:r w:rsidRPr="000B0EAC">
        <w:rPr>
          <w:lang w:val="en-US"/>
        </w:rPr>
        <w:tab/>
        <w:t>UE A1, A2 and A3 start searching of available cells.</w:t>
      </w:r>
    </w:p>
    <w:p w14:paraId="792CF1C6" w14:textId="77777777" w:rsidR="000B0EAC" w:rsidRPr="000B0EAC" w:rsidRDefault="000B0EAC" w:rsidP="00A544DC">
      <w:pPr>
        <w:pStyle w:val="B1"/>
        <w:rPr>
          <w:lang w:val="en-US"/>
        </w:rPr>
      </w:pPr>
      <w:r w:rsidRPr="000B0EAC">
        <w:rPr>
          <w:lang w:val="en-US"/>
        </w:rPr>
        <w:t>-</w:t>
      </w:r>
      <w:r w:rsidRPr="000B0EAC">
        <w:rPr>
          <w:lang w:val="en-US"/>
        </w:rPr>
        <w:tab/>
        <w:t>UE A1, A2 and A3 detect cells on Frequency F1.</w:t>
      </w:r>
    </w:p>
    <w:p w14:paraId="4C443D7A" w14:textId="77777777" w:rsidR="000B0EAC" w:rsidRPr="000B0EAC" w:rsidRDefault="000B0EAC" w:rsidP="00A544DC">
      <w:pPr>
        <w:pStyle w:val="B1"/>
        <w:rPr>
          <w:lang w:val="en-US"/>
        </w:rPr>
      </w:pPr>
      <w:r w:rsidRPr="000B0EAC">
        <w:rPr>
          <w:lang w:val="en-US"/>
        </w:rPr>
        <w:t>-</w:t>
      </w:r>
      <w:r w:rsidRPr="000B0EAC">
        <w:rPr>
          <w:lang w:val="en-US"/>
        </w:rPr>
        <w:tab/>
        <w:t>UE A1, A2 and A3 start registration via cells on F1.</w:t>
      </w:r>
    </w:p>
    <w:p w14:paraId="70F75798" w14:textId="77777777" w:rsidR="000B0EAC" w:rsidRPr="000B0EAC" w:rsidRDefault="000B0EAC" w:rsidP="00A544DC">
      <w:pPr>
        <w:pStyle w:val="B1"/>
        <w:rPr>
          <w:lang w:val="en-US"/>
        </w:rPr>
      </w:pPr>
      <w:r w:rsidRPr="000B0EAC">
        <w:rPr>
          <w:lang w:val="en-US"/>
        </w:rPr>
        <w:t>-</w:t>
      </w:r>
      <w:r w:rsidRPr="000B0EAC">
        <w:rPr>
          <w:lang w:val="en-US"/>
        </w:rPr>
        <w:tab/>
        <w:t>Based on subscription information, A1 and A3 are served with Slice M.</w:t>
      </w:r>
    </w:p>
    <w:p w14:paraId="7CBB7EE9" w14:textId="6B653E15" w:rsidR="000B0EAC" w:rsidRPr="000B0EAC" w:rsidRDefault="000B0EAC" w:rsidP="00A544DC">
      <w:pPr>
        <w:pStyle w:val="B1"/>
        <w:rPr>
          <w:lang w:val="en-US"/>
        </w:rPr>
      </w:pPr>
      <w:r w:rsidRPr="000B0EAC">
        <w:rPr>
          <w:lang w:val="en-US"/>
        </w:rPr>
        <w:t>-</w:t>
      </w:r>
      <w:r w:rsidRPr="000B0EAC">
        <w:rPr>
          <w:lang w:val="en-US"/>
        </w:rPr>
        <w:tab/>
        <w:t>Because the UE A2 does not have subscription for slice M, A2 stays in limited service state on F1 and does not perform further activity toward the cells on F1.</w:t>
      </w:r>
    </w:p>
    <w:p w14:paraId="4000BD0F" w14:textId="77777777" w:rsidR="000B0EAC" w:rsidRPr="000B0EAC" w:rsidRDefault="000B0EAC">
      <w:pPr>
        <w:rPr>
          <w:lang w:val="en-US"/>
        </w:rPr>
      </w:pPr>
      <w:r w:rsidRPr="000B0EAC">
        <w:rPr>
          <w:lang w:val="en-US"/>
        </w:rPr>
        <w:t>After power-up, following occurs for UE B1, B2, B3 and B4 when the UEs first try F1:</w:t>
      </w:r>
    </w:p>
    <w:p w14:paraId="7761D192" w14:textId="77777777" w:rsidR="000B0EAC" w:rsidRPr="000B0EAC" w:rsidRDefault="000B0EAC" w:rsidP="00A544DC">
      <w:pPr>
        <w:pStyle w:val="B1"/>
        <w:rPr>
          <w:lang w:val="en-US"/>
        </w:rPr>
      </w:pPr>
      <w:r w:rsidRPr="000B0EAC">
        <w:rPr>
          <w:lang w:val="en-US"/>
        </w:rPr>
        <w:t>-</w:t>
      </w:r>
      <w:r w:rsidRPr="000B0EAC">
        <w:rPr>
          <w:lang w:val="en-US"/>
        </w:rPr>
        <w:tab/>
        <w:t xml:space="preserve">UE B1, B2, B3 and B4 start searching of available cells. </w:t>
      </w:r>
    </w:p>
    <w:p w14:paraId="7EB1C82B" w14:textId="77777777" w:rsidR="000B0EAC" w:rsidRPr="000B0EAC" w:rsidRDefault="000B0EAC" w:rsidP="00A544DC">
      <w:pPr>
        <w:pStyle w:val="B1"/>
        <w:rPr>
          <w:lang w:val="en-US"/>
        </w:rPr>
      </w:pPr>
      <w:r w:rsidRPr="000B0EAC">
        <w:rPr>
          <w:lang w:val="en-US"/>
        </w:rPr>
        <w:t>-</w:t>
      </w:r>
      <w:r w:rsidRPr="000B0EAC">
        <w:rPr>
          <w:lang w:val="en-US"/>
        </w:rPr>
        <w:tab/>
        <w:t xml:space="preserve">UE B1 and B3 select cells on Frequency F1 and start registration via the selected cell. Based on subscription information, the network provides services to UE B1 and B3 with Slice M over F1. </w:t>
      </w:r>
    </w:p>
    <w:p w14:paraId="46B3803A" w14:textId="260BAE61" w:rsidR="000B0EAC" w:rsidRPr="000B0EAC" w:rsidRDefault="000B0EAC" w:rsidP="00A544DC">
      <w:pPr>
        <w:pStyle w:val="B1"/>
        <w:rPr>
          <w:rFonts w:eastAsia="맑은 고딕"/>
          <w:lang w:val="en-US" w:eastAsia="ko-KR"/>
        </w:rPr>
      </w:pPr>
      <w:r w:rsidRPr="000B0EAC">
        <w:rPr>
          <w:lang w:val="en-US"/>
        </w:rPr>
        <w:t>-</w:t>
      </w:r>
      <w:r w:rsidRPr="000B0EAC">
        <w:rPr>
          <w:lang w:val="en-US"/>
        </w:rPr>
        <w:tab/>
        <w:t>UE B2 and B4 switches to Frequency F2 as soon as possible and selects cells on Frequency F2 and start registration. Because the network does not provide service of F1, UE B2 needs to minimize unnecessary attempt on F1. Similarly, the preferred slice is provided over F1 than F2, the UE B4 needs to move to F2 as soon as possible.</w:t>
      </w:r>
    </w:p>
    <w:p w14:paraId="2C3386B9" w14:textId="292D97BB" w:rsidR="000B0EAC" w:rsidRPr="000B0EAC" w:rsidRDefault="000B0EAC">
      <w:pPr>
        <w:rPr>
          <w:lang w:val="en-US" w:eastAsia="ko-KR"/>
        </w:rPr>
      </w:pPr>
      <w:r w:rsidRPr="000B0EAC">
        <w:rPr>
          <w:rFonts w:hint="eastAsia"/>
          <w:lang w:val="en-US" w:eastAsia="ko-KR"/>
        </w:rPr>
        <w:t xml:space="preserve">In this </w:t>
      </w:r>
      <w:r w:rsidRPr="000B0EAC">
        <w:rPr>
          <w:lang w:val="en-US" w:eastAsia="ko-KR"/>
        </w:rPr>
        <w:t xml:space="preserve">use </w:t>
      </w:r>
      <w:r w:rsidRPr="000B0EAC">
        <w:rPr>
          <w:rFonts w:hint="eastAsia"/>
          <w:lang w:val="en-US" w:eastAsia="ko-KR"/>
        </w:rPr>
        <w:t xml:space="preserve">case, it is desirable for the UEs </w:t>
      </w:r>
      <w:r w:rsidRPr="000B0EAC">
        <w:rPr>
          <w:lang w:val="en-US" w:eastAsia="ko-KR"/>
        </w:rPr>
        <w:t>to quickly camp on desired frequency where they can get required network slice services, to minimize time period of service unavailability. E.g. in above service flow, if UE B2 is stuck at F1, the UE B2 is out of service until it moves to F2.</w:t>
      </w:r>
    </w:p>
    <w:p w14:paraId="4FC43FFF" w14:textId="5522A844" w:rsidR="000B0EAC" w:rsidRPr="000B0EAC" w:rsidRDefault="000B0EAC" w:rsidP="00A544DC">
      <w:pPr>
        <w:pStyle w:val="3"/>
      </w:pPr>
      <w:bookmarkStart w:id="45" w:name="_Toc41474493"/>
      <w:bookmarkStart w:id="46" w:name="_Toc50029802"/>
      <w:r w:rsidRPr="000B0EAC">
        <w:t>5.</w:t>
      </w:r>
      <w:r w:rsidR="0072581A">
        <w:t>1</w:t>
      </w:r>
      <w:r w:rsidRPr="000B0EAC">
        <w:t>.4</w:t>
      </w:r>
      <w:r w:rsidRPr="000B0EAC">
        <w:tab/>
        <w:t>Post-conditions</w:t>
      </w:r>
      <w:bookmarkEnd w:id="45"/>
      <w:bookmarkEnd w:id="46"/>
    </w:p>
    <w:p w14:paraId="36D7FCD8" w14:textId="3A4CCD25"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.4-1 shows on which frequency each UE camps on finally to get desirable network slice service.</w:t>
      </w:r>
    </w:p>
    <w:p w14:paraId="170BB0D4"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FE6E2D2">
          <v:shape id="_x0000_i1026" type="#_x0000_t75" style="width:363.2pt;height:219.2pt" o:ole="">
            <v:imagedata r:id="rId13" o:title=""/>
          </v:shape>
          <o:OLEObject Type="Embed" ProgID="Visio.Drawing.11" ShapeID="_x0000_i1026" DrawAspect="Content" ObjectID="_1660809872" r:id="rId14"/>
        </w:object>
      </w:r>
    </w:p>
    <w:p w14:paraId="368B7DFF" w14:textId="1622BC16"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w:t>
      </w:r>
      <w:r w:rsidR="0072581A">
        <w:rPr>
          <w:lang w:val="en-US" w:eastAsia="ko-KR"/>
        </w:rPr>
        <w:t>4</w:t>
      </w:r>
      <w:r w:rsidRPr="000B0EAC">
        <w:rPr>
          <w:rFonts w:hint="eastAsia"/>
          <w:lang w:val="en-US" w:eastAsia="ko-KR"/>
        </w:rPr>
        <w:t>-1</w:t>
      </w:r>
      <w:r w:rsidRPr="000B0EAC">
        <w:rPr>
          <w:lang w:val="en-US" w:eastAsia="ko-KR"/>
        </w:rPr>
        <w:t xml:space="preserve"> UE status after-power on</w:t>
      </w:r>
    </w:p>
    <w:p w14:paraId="206D7655" w14:textId="77777777" w:rsidR="000B0EAC" w:rsidRPr="000B0EAC" w:rsidRDefault="000B0EAC" w:rsidP="000B0EAC">
      <w:pPr>
        <w:rPr>
          <w:rFonts w:eastAsia="Times New Roman"/>
        </w:rPr>
      </w:pPr>
    </w:p>
    <w:p w14:paraId="2261546D" w14:textId="4D96439A" w:rsidR="000B0EAC" w:rsidRPr="000B0EAC" w:rsidRDefault="000B0EAC" w:rsidP="00A544DC">
      <w:pPr>
        <w:pStyle w:val="3"/>
      </w:pPr>
      <w:bookmarkStart w:id="47" w:name="_Toc41474494"/>
      <w:bookmarkStart w:id="48" w:name="_Toc50029803"/>
      <w:r w:rsidRPr="000B0EAC">
        <w:t>5.</w:t>
      </w:r>
      <w:r w:rsidR="0072581A">
        <w:t>1</w:t>
      </w:r>
      <w:r w:rsidRPr="000B0EAC">
        <w:t>.5</w:t>
      </w:r>
      <w:r w:rsidRPr="000B0EAC">
        <w:tab/>
        <w:t>Existing features partly or fully covering the use case functionality</w:t>
      </w:r>
      <w:bookmarkEnd w:id="47"/>
      <w:bookmarkEnd w:id="48"/>
    </w:p>
    <w:p w14:paraId="4C40C277" w14:textId="43207953" w:rsidR="000B0EAC" w:rsidRPr="000B0EAC" w:rsidRDefault="000B0EAC" w:rsidP="000B0EAC">
      <w:pPr>
        <w:rPr>
          <w:rFonts w:eastAsia="Times New Roman"/>
          <w:lang w:val="x-none"/>
        </w:rPr>
      </w:pPr>
      <w:r w:rsidRPr="000B0EAC">
        <w:rPr>
          <w:lang w:val="en-US" w:eastAsia="ko-KR"/>
        </w:rPr>
        <w:t>When a UE is located in an area where there is an authorized network slice for the UE, the 5G system shall be able to efficiently enable the UE to camp on radio resources where the network slice is provided.</w:t>
      </w:r>
    </w:p>
    <w:p w14:paraId="6B713BCD" w14:textId="4FDB3A1F" w:rsidR="000B0EAC" w:rsidRPr="000B0EAC" w:rsidRDefault="000B0EAC" w:rsidP="00A544DC">
      <w:pPr>
        <w:pStyle w:val="3"/>
      </w:pPr>
      <w:bookmarkStart w:id="49" w:name="_Toc41474495"/>
      <w:bookmarkStart w:id="50" w:name="_Toc50029804"/>
      <w:r w:rsidRPr="000B0EAC">
        <w:t>5.</w:t>
      </w:r>
      <w:r w:rsidR="0072581A">
        <w:t>1</w:t>
      </w:r>
      <w:r w:rsidRPr="000B0EAC">
        <w:t>.6</w:t>
      </w:r>
      <w:r w:rsidRPr="000B0EAC">
        <w:tab/>
        <w:t>Potential New Requirements needed to support the use case</w:t>
      </w:r>
      <w:bookmarkEnd w:id="49"/>
      <w:bookmarkEnd w:id="50"/>
    </w:p>
    <w:p w14:paraId="721008E0" w14:textId="77777777" w:rsidR="000B0EAC" w:rsidRPr="000B0EAC" w:rsidRDefault="000B0EAC" w:rsidP="000B0EAC">
      <w:pPr>
        <w:rPr>
          <w:rFonts w:eastAsia="맑은 고딕"/>
          <w:lang w:val="en-US" w:eastAsia="ko-KR"/>
        </w:rPr>
      </w:pPr>
      <w:r w:rsidRPr="000B0EAC">
        <w:rPr>
          <w:rFonts w:eastAsia="맑은 고딕" w:hint="eastAsia"/>
          <w:lang w:val="en-US" w:eastAsia="ko-KR"/>
        </w:rPr>
        <w:t>Following new requirements can be derived from above use case.</w:t>
      </w:r>
    </w:p>
    <w:p w14:paraId="6C317EAC" w14:textId="2D61D23E" w:rsidR="000B0EAC" w:rsidRPr="000B0EAC" w:rsidRDefault="000B0EAC" w:rsidP="000B0EAC">
      <w:pPr>
        <w:rPr>
          <w:rFonts w:eastAsia="맑은 고딕"/>
          <w:lang w:val="en-US" w:eastAsia="ko-KR"/>
        </w:rPr>
      </w:pPr>
      <w:r w:rsidRPr="000B0EAC">
        <w:rPr>
          <w:rFonts w:eastAsia="맑은 고딕"/>
          <w:lang w:val="en-US" w:eastAsia="ko-KR"/>
        </w:rPr>
        <w:t>[PR.5.</w:t>
      </w:r>
      <w:r w:rsidR="0072581A">
        <w:rPr>
          <w:rFonts w:eastAsia="맑은 고딕"/>
          <w:lang w:val="en-US" w:eastAsia="ko-KR"/>
        </w:rPr>
        <w:t>1</w:t>
      </w:r>
      <w:r w:rsidRPr="000B0EAC">
        <w:rPr>
          <w:rFonts w:eastAsia="맑은 고딕"/>
          <w:lang w:val="en-US" w:eastAsia="ko-KR"/>
        </w:rPr>
        <w:t>.</w:t>
      </w:r>
      <w:r w:rsidR="0072581A">
        <w:rPr>
          <w:rFonts w:eastAsia="맑은 고딕"/>
          <w:lang w:val="en-US" w:eastAsia="ko-KR"/>
        </w:rPr>
        <w:t>6</w:t>
      </w:r>
      <w:r w:rsidR="00672C70">
        <w:rPr>
          <w:rFonts w:eastAsia="맑은 고딕"/>
          <w:lang w:val="en-US" w:eastAsia="ko-KR"/>
        </w:rPr>
        <w:t>-</w:t>
      </w:r>
      <w:r w:rsidRPr="000B0EAC">
        <w:rPr>
          <w:rFonts w:eastAsia="맑은 고딕"/>
          <w:lang w:val="en-US" w:eastAsia="ko-KR"/>
        </w:rPr>
        <w:t>1] When a UE is located in an area where there is no authorized network slice for the UE, the 5G system shall support a mechanism to efficiently enable the UE to minimize power consumption (e.g., cell search, cell measurement).</w:t>
      </w:r>
    </w:p>
    <w:p w14:paraId="41D56BB8" w14:textId="1CCB5963" w:rsidR="000B0EAC" w:rsidRPr="000B0EAC" w:rsidRDefault="000B0EAC" w:rsidP="00A544DC">
      <w:pPr>
        <w:pStyle w:val="EditorsNote"/>
        <w:rPr>
          <w:lang w:val="en-US" w:eastAsia="ko-KR"/>
        </w:rPr>
      </w:pPr>
      <w:r w:rsidRPr="000B0EAC">
        <w:rPr>
          <w:lang w:val="en-US" w:eastAsia="ko-KR"/>
        </w:rPr>
        <w:t>Editor’s Note:</w:t>
      </w:r>
      <w:r w:rsidR="00F27D2E">
        <w:rPr>
          <w:lang w:val="en-US" w:eastAsia="ko-KR"/>
        </w:rPr>
        <w:tab/>
      </w:r>
      <w:r w:rsidRPr="000B0EAC">
        <w:rPr>
          <w:lang w:val="en-US" w:eastAsia="ko-KR"/>
        </w:rPr>
        <w:t>This requirement needs to be checked whether already supported or not.</w:t>
      </w:r>
    </w:p>
    <w:p w14:paraId="6A77D692" w14:textId="6DA1E0F9" w:rsidR="00F94E05" w:rsidRDefault="00F94E05" w:rsidP="00F94E05"/>
    <w:p w14:paraId="4F6FCCC4" w14:textId="4030DBAB" w:rsidR="000B0EAC" w:rsidRPr="000B0EAC" w:rsidRDefault="000B0EAC" w:rsidP="00A544DC">
      <w:pPr>
        <w:pStyle w:val="2"/>
      </w:pPr>
      <w:bookmarkStart w:id="51" w:name="_Toc50029805"/>
      <w:r w:rsidRPr="000B0EAC">
        <w:t>5.</w:t>
      </w:r>
      <w:r w:rsidR="0072581A">
        <w:t>2</w:t>
      </w:r>
      <w:r w:rsidRPr="000B0EAC">
        <w:t>.</w:t>
      </w:r>
      <w:r w:rsidRPr="000B0EAC">
        <w:tab/>
        <w:t>Mobility Handling scenario for a network slice service Use case</w:t>
      </w:r>
      <w:bookmarkEnd w:id="51"/>
    </w:p>
    <w:p w14:paraId="0F0F495B" w14:textId="0760214E" w:rsidR="000B0EAC" w:rsidRPr="000B0EAC" w:rsidRDefault="000B0EAC" w:rsidP="00A544DC">
      <w:pPr>
        <w:pStyle w:val="3"/>
      </w:pPr>
      <w:bookmarkStart w:id="52" w:name="_Toc50029806"/>
      <w:r w:rsidRPr="000B0EAC">
        <w:t>5.</w:t>
      </w:r>
      <w:r w:rsidR="0072581A">
        <w:t>2</w:t>
      </w:r>
      <w:r w:rsidRPr="000B0EAC">
        <w:t>.1</w:t>
      </w:r>
      <w:r w:rsidRPr="000B0EAC">
        <w:tab/>
        <w:t>Description</w:t>
      </w:r>
      <w:bookmarkEnd w:id="52"/>
    </w:p>
    <w:p w14:paraId="587DECD7" w14:textId="77777777" w:rsidR="000B0EAC" w:rsidRPr="000B0EAC" w:rsidRDefault="000B0EAC">
      <w:pPr>
        <w:rPr>
          <w:lang w:val="en-US"/>
        </w:rPr>
      </w:pPr>
      <w:r w:rsidRPr="000B0EAC">
        <w:rPr>
          <w:lang w:val="en-US"/>
        </w:rPr>
        <w:t>Due to various reasons, the availability of cell on a certain frequency is not homogeneous. For example, in an area where lots of people gather e.g. like office district, operator may deploy cells on all available frequencies. On the other hand, in an area whether population density is low, only part of owned frequency bands will be used to provide connectivity service.</w:t>
      </w:r>
    </w:p>
    <w:p w14:paraId="71F3EA90" w14:textId="77777777" w:rsidR="000B0EAC" w:rsidRPr="000B0EAC" w:rsidRDefault="000B0EAC">
      <w:pPr>
        <w:rPr>
          <w:lang w:val="en-US"/>
        </w:rPr>
      </w:pPr>
      <w:r w:rsidRPr="000B0EAC">
        <w:rPr>
          <w:lang w:val="en-US"/>
        </w:rPr>
        <w:t xml:space="preserve">In this use case, the above situation is investigated with movement of terminals. I.e., as mobile devices move from an area where some frequency band is used to deploy cells to an area where other frequency band is used to deploy cells. Even in this case, it is important to reduce the time that the UE is not provided with network slice service which it deserves. </w:t>
      </w:r>
    </w:p>
    <w:p w14:paraId="357A9D2F" w14:textId="4B3E62C5" w:rsidR="000B0EAC" w:rsidRPr="000B0EAC" w:rsidRDefault="000B0EAC" w:rsidP="00A544DC">
      <w:pPr>
        <w:pStyle w:val="3"/>
      </w:pPr>
      <w:bookmarkStart w:id="53" w:name="_Toc50029807"/>
      <w:r w:rsidRPr="000B0EAC">
        <w:lastRenderedPageBreak/>
        <w:t>5.</w:t>
      </w:r>
      <w:r w:rsidR="0072581A">
        <w:t>2</w:t>
      </w:r>
      <w:r w:rsidRPr="000B0EAC">
        <w:t>.2</w:t>
      </w:r>
      <w:r w:rsidRPr="000B0EAC">
        <w:tab/>
        <w:t>Pre-conditions</w:t>
      </w:r>
      <w:bookmarkEnd w:id="53"/>
    </w:p>
    <w:p w14:paraId="3BECEC1E" w14:textId="11FD8E13" w:rsidR="000B0EAC" w:rsidRPr="000B0EAC" w:rsidRDefault="000B0EAC">
      <w:pPr>
        <w:rPr>
          <w:lang w:val="en-US" w:eastAsia="ko-KR"/>
        </w:rPr>
      </w:pPr>
      <w:r w:rsidRPr="000B0EAC">
        <w:rPr>
          <w:lang w:val="en-US" w:eastAsia="ko-KR"/>
        </w:rPr>
        <w:t>Figure 5.</w:t>
      </w:r>
      <w:r w:rsidR="007474B6">
        <w:rPr>
          <w:lang w:val="en-US" w:eastAsia="ko-KR"/>
        </w:rPr>
        <w:t>2</w:t>
      </w:r>
      <w:r w:rsidRPr="000B0EAC">
        <w:rPr>
          <w:lang w:val="en-US" w:eastAsia="ko-KR"/>
        </w:rPr>
        <w:t xml:space="preserve">.2-1 shows the use case scenario where different network slices are configured on different frequency bands at a certain geographical location. In this scenario, all network slices and radio frequency bands belong to the same operator. </w:t>
      </w:r>
    </w:p>
    <w:p w14:paraId="0B2AFEC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42E082EF">
          <v:shape id="_x0000_i1027" type="#_x0000_t75" style="width:363.2pt;height:218.45pt" o:ole="">
            <v:imagedata r:id="rId15" o:title=""/>
          </v:shape>
          <o:OLEObject Type="Embed" ProgID="Visio.Drawing.11" ShapeID="_x0000_i1027" DrawAspect="Content" ObjectID="_1660809873" r:id="rId16"/>
        </w:object>
      </w:r>
    </w:p>
    <w:p w14:paraId="0B7D2E3A" w14:textId="47403B08"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.2-1</w:t>
      </w:r>
      <w:r w:rsidRPr="000B0EAC">
        <w:rPr>
          <w:lang w:val="en-US" w:eastAsia="ko-KR"/>
        </w:rPr>
        <w:t xml:space="preserve"> Initial Setup before-power on</w:t>
      </w:r>
    </w:p>
    <w:p w14:paraId="5C632C4D" w14:textId="77777777" w:rsidR="000B0EAC" w:rsidRPr="000B0EAC" w:rsidRDefault="000B0EAC" w:rsidP="000B0EAC">
      <w:pPr>
        <w:jc w:val="center"/>
        <w:rPr>
          <w:rFonts w:eastAsia="맑은 고딕"/>
          <w:lang w:val="en-US" w:eastAsia="ko-KR"/>
        </w:rPr>
      </w:pPr>
    </w:p>
    <w:p w14:paraId="63A77FE1" w14:textId="06256A5E"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 xml:space="preserve">use case and </w:t>
      </w:r>
      <w:r w:rsidRPr="000B0EAC">
        <w:rPr>
          <w:rFonts w:hint="eastAsia"/>
          <w:lang w:val="en-US" w:eastAsia="ko-KR"/>
        </w:rPr>
        <w:t>figure</w:t>
      </w:r>
      <w:r w:rsidRPr="000B0EAC">
        <w:rPr>
          <w:lang w:val="en-US" w:eastAsia="ko-KR"/>
        </w:rPr>
        <w:t xml:space="preserve"> 5.</w:t>
      </w:r>
      <w:r w:rsidR="007474B6">
        <w:rPr>
          <w:lang w:val="en-US" w:eastAsia="ko-KR"/>
        </w:rPr>
        <w:t>2</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2BE1C8E2" w14:textId="575C224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Location:</w:t>
      </w:r>
    </w:p>
    <w:p w14:paraId="0FE46065" w14:textId="25A88C99"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w:t>
      </w:r>
      <w:r w:rsidR="000B0EAC" w:rsidRPr="000B0EAC">
        <w:rPr>
          <w:lang w:val="en-US" w:eastAsia="ko-KR"/>
        </w:rPr>
        <w:t>at</w:t>
      </w:r>
      <w:r w:rsidR="000B0EAC" w:rsidRPr="000B0EAC">
        <w:rPr>
          <w:rFonts w:hint="eastAsia"/>
          <w:lang w:val="en-US" w:eastAsia="ko-KR"/>
        </w:rPr>
        <w:t xml:space="preserve"> </w:t>
      </w:r>
      <w:r w:rsidR="000B0EAC" w:rsidRPr="000B0EAC">
        <w:rPr>
          <w:lang w:val="en-US" w:eastAsia="ko-KR"/>
        </w:rPr>
        <w:t>location</w:t>
      </w:r>
      <w:r w:rsidR="000B0EAC" w:rsidRPr="000B0EAC">
        <w:rPr>
          <w:rFonts w:hint="eastAsia"/>
          <w:lang w:val="en-US" w:eastAsia="ko-KR"/>
        </w:rPr>
        <w:t xml:space="preserve"> GA</w:t>
      </w:r>
      <w:r w:rsidR="000B0EAC" w:rsidRPr="000B0EAC">
        <w:rPr>
          <w:lang w:val="en-US" w:eastAsia="ko-KR"/>
        </w:rPr>
        <w:t>.</w:t>
      </w:r>
    </w:p>
    <w:p w14:paraId="4752B172" w14:textId="56F40BA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B</w:t>
      </w:r>
      <w:r w:rsidR="000B0EAC" w:rsidRPr="000B0EAC">
        <w:rPr>
          <w:lang w:val="en-US" w:eastAsia="ko-KR"/>
        </w:rPr>
        <w:t>1, B2, B3 and B4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at location GB.</w:t>
      </w:r>
    </w:p>
    <w:p w14:paraId="4A6E4971" w14:textId="1CC2EEF0" w:rsidR="000B0EAC" w:rsidRPr="00A544DC" w:rsidRDefault="008C4A22" w:rsidP="00A544DC">
      <w:pPr>
        <w:pStyle w:val="B1"/>
        <w:rPr>
          <w:lang w:val="en-US" w:eastAsia="ko-KR"/>
        </w:rPr>
      </w:pPr>
      <w:r>
        <w:rPr>
          <w:lang w:val="en-US" w:eastAsia="ko-KR"/>
        </w:rPr>
        <w:t>-</w:t>
      </w:r>
      <w:r>
        <w:rPr>
          <w:lang w:val="en-US" w:eastAsia="ko-KR"/>
        </w:rPr>
        <w:tab/>
      </w:r>
      <w:r w:rsidR="000B0EAC" w:rsidRPr="00A544DC">
        <w:rPr>
          <w:lang w:val="en-US" w:eastAsia="ko-KR"/>
        </w:rPr>
        <w:t>Subscription:</w:t>
      </w:r>
    </w:p>
    <w:p w14:paraId="04044487" w14:textId="64058F6C"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A1 and B1 have a subscription only to slice M.</w:t>
      </w:r>
    </w:p>
    <w:p w14:paraId="32C5A5AB" w14:textId="48A592F6"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A2 and B2 have a subscription only to slice N.</w:t>
      </w:r>
    </w:p>
    <w:p w14:paraId="6371548E" w14:textId="77DF813E"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A3, A4, B3 and B4 have a subscription to both slice M and slice N. A3 and B3 have preference to slice M while A4 and B4 have preference to slice N.</w:t>
      </w:r>
    </w:p>
    <w:p w14:paraId="0DC5B7B6" w14:textId="135C3F5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52578B6" w14:textId="4347141D"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At location GA, cells are available over frequency F1, but not over frequency F2.</w:t>
      </w:r>
    </w:p>
    <w:p w14:paraId="3994D5C7" w14:textId="791B9EB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At location GB, cells are available over both F1 and F2. </w:t>
      </w:r>
    </w:p>
    <w:p w14:paraId="1DDA1048" w14:textId="5D436A70"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Slice M is configured to be available over only F1 and Slice N is configured to be available over only F2. Slice N is available only within a certain location, e.g. within a factory. Slice M is available in wide area</w:t>
      </w:r>
    </w:p>
    <w:p w14:paraId="51AF5D97" w14:textId="3D9B1238"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Due to isolation policy, slice N and slice M are strictly isolated. I.e., hardware is not shared between the slices. </w:t>
      </w:r>
    </w:p>
    <w:p w14:paraId="4FA655FA" w14:textId="66F992F5"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Based on application policy, some applications are allowed to be served over either slice N and slice M, while some applications are restricted to use only specific slice.</w:t>
      </w:r>
    </w:p>
    <w:p w14:paraId="3B3D35C8" w14:textId="77777777" w:rsidR="000B0EAC" w:rsidRPr="000B0EAC" w:rsidRDefault="000B0EAC" w:rsidP="000B0EAC">
      <w:pPr>
        <w:numPr>
          <w:ilvl w:val="0"/>
          <w:numId w:val="6"/>
        </w:numPr>
        <w:rPr>
          <w:rFonts w:eastAsia="맑은 고딕"/>
          <w:lang w:val="en-US" w:eastAsia="ko-KR"/>
        </w:rPr>
      </w:pPr>
      <w:r w:rsidRPr="000B0EAC">
        <w:rPr>
          <w:rFonts w:eastAsia="맑은 고딕"/>
          <w:lang w:val="en-US" w:eastAsia="ko-KR"/>
        </w:rPr>
        <w:t>Initial condition:</w:t>
      </w:r>
    </w:p>
    <w:p w14:paraId="11C20F8E" w14:textId="646E3E0F" w:rsidR="000B0EAC" w:rsidRPr="00A544D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A1, A2, A3, A4, B1 and B3 are on F1. B2 and B4 are on F2.</w:t>
      </w:r>
    </w:p>
    <w:p w14:paraId="5CDB770D" w14:textId="744FC234" w:rsidR="000B0EAC" w:rsidRPr="000B0EAC" w:rsidRDefault="000B0EAC" w:rsidP="00A544DC">
      <w:pPr>
        <w:pStyle w:val="3"/>
      </w:pPr>
      <w:bookmarkStart w:id="54" w:name="_Toc50029808"/>
      <w:r w:rsidRPr="000B0EAC">
        <w:t>5.</w:t>
      </w:r>
      <w:r w:rsidR="007474B6">
        <w:t>2</w:t>
      </w:r>
      <w:r w:rsidRPr="000B0EAC">
        <w:t>.3</w:t>
      </w:r>
      <w:r w:rsidRPr="000B0EAC">
        <w:tab/>
        <w:t>Service Flows</w:t>
      </w:r>
      <w:bookmarkEnd w:id="54"/>
    </w:p>
    <w:p w14:paraId="6A731DF7" w14:textId="77777777" w:rsidR="000B0EAC" w:rsidRPr="000B0EAC" w:rsidRDefault="000B0EAC">
      <w:pPr>
        <w:rPr>
          <w:rFonts w:eastAsia="맑은 고딕"/>
          <w:lang w:val="en-US" w:eastAsia="ko-KR"/>
        </w:rPr>
      </w:pPr>
      <w:r w:rsidRPr="000B0EAC">
        <w:rPr>
          <w:lang w:val="en-US"/>
        </w:rPr>
        <w:t>Following is potential service flow for UE A1, A2, A3 and A4:</w:t>
      </w:r>
    </w:p>
    <w:p w14:paraId="5D516A50" w14:textId="47F6947A"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A1, A2, A3 and A4 are on Frequency F1. UE A1, A3 and A4 are served with Slice M, but UE A2 is in limited service state, due to lack of subscription for slice M. Accordingly, the UE A2 needs to minimize power consumption, e.g., </w:t>
      </w:r>
      <w:r w:rsidR="000B0EAC" w:rsidRPr="000B0EAC">
        <w:rPr>
          <w:rFonts w:hint="eastAsia"/>
          <w:lang w:val="en-US" w:eastAsia="ko-KR"/>
        </w:rPr>
        <w:t xml:space="preserve">that may be caused </w:t>
      </w:r>
      <w:r w:rsidR="000B0EAC" w:rsidRPr="000B0EAC">
        <w:rPr>
          <w:lang w:val="en-US" w:eastAsia="ko-KR"/>
        </w:rPr>
        <w:t xml:space="preserve">due to unnecessary monitoring of other cells. </w:t>
      </w:r>
    </w:p>
    <w:p w14:paraId="17687A3F" w14:textId="05337278"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move toward GB via GC.</w:t>
      </w:r>
    </w:p>
    <w:p w14:paraId="1E268E0B" w14:textId="65F1F383"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A1 and A3 continues to be serviced with Slice M via Frequency F1 at location GC and GB.</w:t>
      </w:r>
    </w:p>
    <w:p w14:paraId="4823F697" w14:textId="0684F42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At location GC, the UE A2 starts searching cells on Frequency F2. After moving to F2, the UE A2 starts to be served with Slice N. This should occur as soon as possible, because the UE A2 was out of service from location GA to location GC.</w:t>
      </w:r>
    </w:p>
    <w:p w14:paraId="26B7DA58" w14:textId="4223088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Somewhere between </w:t>
      </w:r>
      <w:r w:rsidR="000B0EAC" w:rsidRPr="000B0EAC">
        <w:rPr>
          <w:rFonts w:hint="eastAsia"/>
          <w:lang w:val="en-US" w:eastAsia="ko-KR"/>
        </w:rPr>
        <w:t>location GC</w:t>
      </w:r>
      <w:r w:rsidR="000B0EAC" w:rsidRPr="000B0EAC">
        <w:rPr>
          <w:lang w:val="en-US" w:eastAsia="ko-KR"/>
        </w:rPr>
        <w:t xml:space="preserve"> and location GB</w:t>
      </w:r>
      <w:r w:rsidR="000B0EAC" w:rsidRPr="000B0EAC">
        <w:rPr>
          <w:rFonts w:hint="eastAsia"/>
          <w:lang w:val="en-US" w:eastAsia="ko-KR"/>
        </w:rPr>
        <w:t xml:space="preserve">, the UE A4 </w:t>
      </w:r>
      <w:r w:rsidR="000B0EAC" w:rsidRPr="000B0EAC">
        <w:rPr>
          <w:lang w:val="en-US" w:eastAsia="ko-KR"/>
        </w:rPr>
        <w:t>moves</w:t>
      </w:r>
      <w:r w:rsidR="000B0EAC" w:rsidRPr="000B0EAC">
        <w:rPr>
          <w:rFonts w:hint="eastAsia"/>
          <w:lang w:val="en-US" w:eastAsia="ko-KR"/>
        </w:rPr>
        <w:t xml:space="preserve"> to Frequency F2 and star</w:t>
      </w:r>
      <w:r w:rsidR="000B0EAC" w:rsidRPr="000B0EAC">
        <w:rPr>
          <w:rFonts w:hint="eastAsia"/>
          <w:lang w:val="en-US" w:eastAsia="ko-KR"/>
        </w:rPr>
        <w:lastRenderedPageBreak/>
        <w:t>ts to be served with Slice N</w:t>
      </w:r>
      <w:r w:rsidR="000B0EAC" w:rsidRPr="000B0EAC">
        <w:rPr>
          <w:lang w:val="en-US" w:eastAsia="ko-KR"/>
        </w:rPr>
        <w:t>, because the UE A4 prefers Slice N to Slice M. To minimize impact on the ongoing services over Slice M, when the UE A4 moves to Frequency F2 can be dependent on many other factors such as active applications on each slice.</w:t>
      </w:r>
    </w:p>
    <w:p w14:paraId="7640337D" w14:textId="77777777" w:rsidR="000B0EAC" w:rsidRPr="000B0EAC" w:rsidRDefault="000B0EAC">
      <w:pPr>
        <w:rPr>
          <w:rFonts w:eastAsia="맑은 고딕"/>
          <w:lang w:val="en-US" w:eastAsia="ko-KR"/>
        </w:rPr>
      </w:pPr>
      <w:r w:rsidRPr="000B0EAC">
        <w:rPr>
          <w:lang w:val="en-US"/>
        </w:rPr>
        <w:t>Following is potential service flow for UE B1, B2, B3 and B4:</w:t>
      </w:r>
    </w:p>
    <w:p w14:paraId="1804343B" w14:textId="37A0ADC6"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B2 and B4 are on Frequency F2 and served with Slice N. </w:t>
      </w:r>
      <w:r w:rsidR="000B0EAC" w:rsidRPr="000B0EAC">
        <w:rPr>
          <w:rFonts w:hint="eastAsia"/>
          <w:lang w:val="en-US" w:eastAsia="ko-KR"/>
        </w:rPr>
        <w:t>U</w:t>
      </w:r>
      <w:r w:rsidR="000B0EAC" w:rsidRPr="000B0EAC">
        <w:rPr>
          <w:lang w:val="en-US" w:eastAsia="ko-KR"/>
        </w:rPr>
        <w:t>E B1 and B3 are on Frequency F1 and served with Slice M.</w:t>
      </w:r>
    </w:p>
    <w:p w14:paraId="74546B9C" w14:textId="1EC17B0D"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Due to lack of subscription of network slices provided over F1, the UE B2 may be allowed to minimize power consumption that may be caused, e.g., due to monitoring cells of other </w:t>
      </w:r>
      <w:r w:rsidR="00C2525D" w:rsidRPr="000B0EAC">
        <w:rPr>
          <w:lang w:val="en-US" w:eastAsia="ko-KR"/>
        </w:rPr>
        <w:t>frequency</w:t>
      </w:r>
      <w:r w:rsidR="000B0EAC" w:rsidRPr="000B0EAC">
        <w:rPr>
          <w:lang w:val="en-US" w:eastAsia="ko-KR"/>
        </w:rPr>
        <w:t xml:space="preserve"> F1.</w:t>
      </w:r>
    </w:p>
    <w:p w14:paraId="65B13801" w14:textId="372A9895"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 xml:space="preserve">UE </w:t>
      </w:r>
      <w:r w:rsidR="000B0EAC" w:rsidRPr="000B0EAC">
        <w:rPr>
          <w:lang w:val="en-US" w:eastAsia="ko-KR"/>
        </w:rPr>
        <w:t>B1, B2, B3 and B4</w:t>
      </w:r>
      <w:r w:rsidR="000B0EAC" w:rsidRPr="000B0EAC">
        <w:rPr>
          <w:rFonts w:hint="eastAsia"/>
          <w:lang w:val="en-US" w:eastAsia="ko-KR"/>
        </w:rPr>
        <w:t xml:space="preserve"> </w:t>
      </w:r>
      <w:r w:rsidR="000B0EAC" w:rsidRPr="000B0EAC">
        <w:rPr>
          <w:lang w:val="en-US" w:eastAsia="ko-KR"/>
        </w:rPr>
        <w:t>move toward GA via GC.</w:t>
      </w:r>
    </w:p>
    <w:p w14:paraId="5ABE73C6" w14:textId="37D1CCEF"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B1 and B3 are still serviced with Slice M via Frequency F1 from location GC to location GA.</w:t>
      </w:r>
    </w:p>
    <w:p w14:paraId="576C64F8" w14:textId="0E11AF92"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As the UE B2 moves across location GC and moves toward GA, the UE B2 will eventually lose connectivity service because there is no available cell on Frequency F2 and there is no allowed network slice on F1 for the UE B2. In this case, it is desirable for the UE B2 to prepare for the sudden loss of connectivity service. Especially, if the service over slice N is kind of URLLC service that is available only within some specific places such as within a smart factory, the sudden loss of connectivity should be avoided as much as possible. Thus, before the UE crosses the location GC, the UE B2 needs to be given with grace time to prepare for the loss of connectivity, e.g. termination of ongoing applications.</w:t>
      </w:r>
    </w:p>
    <w:p w14:paraId="746A6977" w14:textId="150AB6EB"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As the UE B4 approaches </w:t>
      </w:r>
      <w:r w:rsidR="000B0EAC" w:rsidRPr="000B0EAC">
        <w:rPr>
          <w:rFonts w:hint="eastAsia"/>
          <w:lang w:val="en-US" w:eastAsia="ko-KR"/>
        </w:rPr>
        <w:t xml:space="preserve">location GC, the UE </w:t>
      </w:r>
      <w:r w:rsidR="000B0EAC" w:rsidRPr="000B0EAC">
        <w:rPr>
          <w:lang w:val="en-US" w:eastAsia="ko-KR"/>
        </w:rPr>
        <w:t>B</w:t>
      </w:r>
      <w:r w:rsidR="000B0EAC" w:rsidRPr="000B0EAC">
        <w:rPr>
          <w:rFonts w:hint="eastAsia"/>
          <w:lang w:val="en-US" w:eastAsia="ko-KR"/>
        </w:rPr>
        <w:t xml:space="preserve">4 </w:t>
      </w:r>
      <w:r w:rsidR="000B0EAC" w:rsidRPr="000B0EAC">
        <w:rPr>
          <w:lang w:val="en-US" w:eastAsia="ko-KR"/>
        </w:rPr>
        <w:t>needs to move to</w:t>
      </w:r>
      <w:r w:rsidR="000B0EAC" w:rsidRPr="000B0EAC">
        <w:rPr>
          <w:rFonts w:hint="eastAsia"/>
          <w:lang w:val="en-US" w:eastAsia="ko-KR"/>
        </w:rPr>
        <w:t xml:space="preserve"> Frequency F</w:t>
      </w:r>
      <w:r w:rsidR="000B0EAC" w:rsidRPr="000B0EAC">
        <w:rPr>
          <w:lang w:val="en-US" w:eastAsia="ko-KR"/>
        </w:rPr>
        <w:t xml:space="preserve">1. As the UE B4 moved to Frequency F1, the UE </w:t>
      </w:r>
      <w:r w:rsidR="000B0EAC" w:rsidRPr="000B0EAC">
        <w:rPr>
          <w:rFonts w:hint="eastAsia"/>
          <w:lang w:val="en-US" w:eastAsia="ko-KR"/>
        </w:rPr>
        <w:t xml:space="preserve">starts to be served with Slice </w:t>
      </w:r>
      <w:r w:rsidR="000B0EAC" w:rsidRPr="000B0EAC">
        <w:rPr>
          <w:lang w:val="en-US" w:eastAsia="ko-KR"/>
        </w:rPr>
        <w:t xml:space="preserve">M. Because the UE B4 prefers Slice N to Slice M, the transition from F2 to F1 should not occur unnecessarily too early. On the other hand, if the transition from F2 to F1 occurs after the UE B4 crosses the location GC, there is potential loss of connectivity. Thus, the transition from F2 to F1 should occur before crossing location GC. To minimize impact on the ongoing services over Slice N, it may also be better for the UE to be notified in advance of the transition from F2 to F1. This may enable for the UE to do smooth adjustment of services, such as termination of application or relocation of application to one slice to another. </w:t>
      </w:r>
    </w:p>
    <w:p w14:paraId="315CDF3C" w14:textId="77777777" w:rsidR="000B0EAC" w:rsidRPr="000B0EAC" w:rsidRDefault="000B0EAC" w:rsidP="000B0EAC">
      <w:pPr>
        <w:ind w:left="1200"/>
        <w:rPr>
          <w:rFonts w:eastAsia="맑은 고딕"/>
          <w:lang w:val="en-US" w:eastAsia="ko-KR"/>
        </w:rPr>
      </w:pPr>
    </w:p>
    <w:p w14:paraId="52ECD4F1"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A0BD54E">
          <v:shape id="_x0000_i1028" type="#_x0000_t75" style="width:363.2pt;height:218.45pt" o:ole="">
            <v:imagedata r:id="rId17" o:title=""/>
          </v:shape>
          <o:OLEObject Type="Embed" ProgID="Visio.Drawing.11" ShapeID="_x0000_i1028" DrawAspect="Content" ObjectID="_1660809874" r:id="rId18"/>
        </w:object>
      </w:r>
    </w:p>
    <w:p w14:paraId="62B1FAB7" w14:textId="7F9A5E7C"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3</w:t>
      </w:r>
      <w:r w:rsidRPr="000B0EAC">
        <w:rPr>
          <w:rFonts w:hint="eastAsia"/>
          <w:lang w:val="en-US" w:eastAsia="ko-KR"/>
        </w:rPr>
        <w:t>-</w:t>
      </w:r>
      <w:r w:rsidRPr="000B0EAC">
        <w:rPr>
          <w:lang w:val="en-US" w:eastAsia="ko-KR"/>
        </w:rPr>
        <w:t>1 Transition</w:t>
      </w:r>
    </w:p>
    <w:p w14:paraId="5D4E095F" w14:textId="71106382" w:rsidR="000B0EAC" w:rsidRPr="000B0EAC" w:rsidRDefault="000B0EAC" w:rsidP="000B0EAC">
      <w:pPr>
        <w:rPr>
          <w:rFonts w:eastAsia="맑은 고딕"/>
          <w:lang w:val="en-US" w:eastAsia="ko-KR"/>
        </w:rPr>
      </w:pPr>
      <w:r w:rsidRPr="000B0EAC">
        <w:rPr>
          <w:lang w:val="en-US" w:eastAsia="ko-KR"/>
        </w:rPr>
        <w:t>F</w:t>
      </w:r>
      <w:r w:rsidRPr="000B0EAC">
        <w:rPr>
          <w:rFonts w:hint="eastAsia"/>
          <w:lang w:val="en-US" w:eastAsia="ko-KR"/>
        </w:rPr>
        <w:t>igure</w:t>
      </w:r>
      <w:r w:rsidRPr="000B0EAC">
        <w:rPr>
          <w:lang w:val="en-US" w:eastAsia="ko-KR"/>
        </w:rPr>
        <w:t xml:space="preserve"> 5.</w:t>
      </w:r>
      <w:r w:rsidR="007474B6">
        <w:rPr>
          <w:lang w:val="en-US" w:eastAsia="ko-KR"/>
        </w:rPr>
        <w:t>2</w:t>
      </w:r>
      <w:r w:rsidRPr="000B0EAC">
        <w:rPr>
          <w:lang w:val="en-US" w:eastAsia="ko-KR"/>
        </w:rPr>
        <w:t>.3-1 shows the UE movement.</w:t>
      </w:r>
    </w:p>
    <w:p w14:paraId="15CA72BB" w14:textId="1CC6567C" w:rsidR="000B0EAC" w:rsidRPr="000B0EAC" w:rsidRDefault="000B0EAC" w:rsidP="00A544DC">
      <w:pPr>
        <w:pStyle w:val="3"/>
      </w:pPr>
      <w:bookmarkStart w:id="55" w:name="_Toc50029809"/>
      <w:r w:rsidRPr="000B0EAC">
        <w:t>5.</w:t>
      </w:r>
      <w:r w:rsidR="007474B6">
        <w:t>2</w:t>
      </w:r>
      <w:r w:rsidRPr="000B0EAC">
        <w:t>.4</w:t>
      </w:r>
      <w:r w:rsidRPr="000B0EAC">
        <w:tab/>
        <w:t>Post-conditions</w:t>
      </w:r>
      <w:bookmarkEnd w:id="55"/>
    </w:p>
    <w:p w14:paraId="12A03505" w14:textId="77777777" w:rsidR="000B0EAC" w:rsidRPr="000B0EAC" w:rsidRDefault="000B0EAC">
      <w:pPr>
        <w:rPr>
          <w:lang w:val="en-US"/>
        </w:rPr>
      </w:pPr>
      <w:r w:rsidRPr="000B0EAC">
        <w:rPr>
          <w:lang w:val="en-US"/>
        </w:rPr>
        <w:t>After passing through location GC, following are desired results after mobility:</w:t>
      </w:r>
    </w:p>
    <w:p w14:paraId="271EC66D" w14:textId="77777777" w:rsidR="000B0EAC" w:rsidRPr="000B0EAC" w:rsidRDefault="000B0EAC" w:rsidP="00A544DC">
      <w:pPr>
        <w:pStyle w:val="B1"/>
        <w:rPr>
          <w:lang w:val="en-US"/>
        </w:rPr>
      </w:pPr>
      <w:r w:rsidRPr="000B0EAC">
        <w:rPr>
          <w:lang w:val="en-US"/>
        </w:rPr>
        <w:t>-</w:t>
      </w:r>
      <w:r w:rsidRPr="000B0EAC">
        <w:rPr>
          <w:lang w:val="en-US"/>
        </w:rPr>
        <w:tab/>
        <w:t>UE A1, B1, A3 and B3 keep on staying on F1 and are provided with slice M.</w:t>
      </w:r>
    </w:p>
    <w:p w14:paraId="62AF139F" w14:textId="77777777" w:rsidR="000B0EAC" w:rsidRPr="000B0EAC" w:rsidRDefault="000B0EAC" w:rsidP="00A544DC">
      <w:pPr>
        <w:pStyle w:val="B1"/>
        <w:rPr>
          <w:lang w:val="en-US"/>
        </w:rPr>
      </w:pPr>
      <w:r w:rsidRPr="000B0EAC">
        <w:rPr>
          <w:lang w:val="en-US"/>
        </w:rPr>
        <w:t>-</w:t>
      </w:r>
      <w:r w:rsidRPr="000B0EAC">
        <w:rPr>
          <w:lang w:val="en-US"/>
        </w:rPr>
        <w:tab/>
        <w:t xml:space="preserve">UE A2 moves to F2 and is now provided with slice N. </w:t>
      </w:r>
    </w:p>
    <w:p w14:paraId="7190944C" w14:textId="77777777" w:rsidR="000B0EAC" w:rsidRPr="000B0EAC" w:rsidRDefault="000B0EAC" w:rsidP="00A544DC">
      <w:pPr>
        <w:pStyle w:val="B1"/>
        <w:rPr>
          <w:lang w:val="en-US"/>
        </w:rPr>
      </w:pPr>
      <w:r w:rsidRPr="000B0EAC">
        <w:rPr>
          <w:lang w:val="en-US"/>
        </w:rPr>
        <w:t>-</w:t>
      </w:r>
      <w:r w:rsidRPr="000B0EAC">
        <w:rPr>
          <w:lang w:val="en-US"/>
        </w:rPr>
        <w:tab/>
        <w:t>UE A4 moves to F2 and is now provided with slice N and is not provided anymore with slice M.</w:t>
      </w:r>
    </w:p>
    <w:p w14:paraId="52962A22" w14:textId="77777777" w:rsidR="000B0EAC" w:rsidRPr="000B0EAC" w:rsidRDefault="000B0EAC" w:rsidP="00A544DC">
      <w:pPr>
        <w:pStyle w:val="B1"/>
        <w:rPr>
          <w:lang w:val="en-US"/>
        </w:rPr>
      </w:pPr>
      <w:r w:rsidRPr="000B0EAC">
        <w:rPr>
          <w:lang w:val="en-US"/>
        </w:rPr>
        <w:t>-</w:t>
      </w:r>
      <w:r w:rsidRPr="000B0EAC">
        <w:rPr>
          <w:lang w:val="en-US"/>
        </w:rPr>
        <w:tab/>
        <w:t>UE B2 camps on F1, is disconnected from slice N and is in limited state.</w:t>
      </w:r>
    </w:p>
    <w:p w14:paraId="65DB4460" w14:textId="77777777" w:rsidR="000B0EAC" w:rsidRPr="000B0EAC" w:rsidRDefault="000B0EAC" w:rsidP="00A544DC">
      <w:pPr>
        <w:pStyle w:val="B1"/>
        <w:rPr>
          <w:lang w:val="en-US"/>
        </w:rPr>
      </w:pPr>
      <w:r w:rsidRPr="000B0EAC">
        <w:rPr>
          <w:lang w:val="en-US"/>
        </w:rPr>
        <w:t xml:space="preserve">- </w:t>
      </w:r>
      <w:r w:rsidRPr="000B0EAC">
        <w:rPr>
          <w:lang w:val="en-US"/>
        </w:rPr>
        <w:tab/>
        <w:t>UE B4 moves to F1, is provided with slice M and not any more with slice N.</w:t>
      </w:r>
    </w:p>
    <w:p w14:paraId="27DAF18A" w14:textId="4AA890F1" w:rsidR="000B0EAC" w:rsidRPr="000B0EAC" w:rsidRDefault="000B0EAC">
      <w:pPr>
        <w:rPr>
          <w:lang w:val="en-US"/>
        </w:rPr>
      </w:pPr>
      <w:r w:rsidRPr="000B0EAC">
        <w:rPr>
          <w:lang w:val="en-US"/>
        </w:rPr>
        <w:t>Figure 5.</w:t>
      </w:r>
      <w:r w:rsidR="007474B6">
        <w:rPr>
          <w:lang w:val="en-US"/>
        </w:rPr>
        <w:t>2</w:t>
      </w:r>
      <w:r w:rsidRPr="000B0EAC">
        <w:rPr>
          <w:lang w:val="en-US"/>
        </w:rPr>
        <w:t>.4-1 shows on which frequency each UE camps on after movement.</w:t>
      </w:r>
    </w:p>
    <w:p w14:paraId="15710CBC" w14:textId="77777777" w:rsidR="000B0EAC" w:rsidRPr="000B0EAC" w:rsidRDefault="000B0EAC" w:rsidP="00A544DC">
      <w:pPr>
        <w:jc w:val="center"/>
        <w:rPr>
          <w:rFonts w:eastAsia="맑은 고딕"/>
          <w:lang w:val="en-US" w:eastAsia="ko-KR"/>
        </w:rPr>
      </w:pPr>
      <w:r w:rsidRPr="000B0EAC">
        <w:rPr>
          <w:rFonts w:eastAsia="맑은 고딕"/>
          <w:lang w:val="en-US" w:eastAsia="ko-KR"/>
        </w:rPr>
        <w:object w:dxaOrig="7246" w:dyaOrig="4365" w14:anchorId="7302D9F0">
          <v:shape id="_x0000_i1029" type="#_x0000_t75" style="width:363.2pt;height:218.45pt" o:ole="">
            <v:imagedata r:id="rId19" o:title=""/>
          </v:shape>
          <o:OLEObject Type="Embed" ProgID="Visio.Drawing.11" ShapeID="_x0000_i1029" DrawAspect="Content" ObjectID="_1660809875" r:id="rId20"/>
        </w:object>
      </w:r>
    </w:p>
    <w:p w14:paraId="2D02345B" w14:textId="3FCD3914"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4</w:t>
      </w:r>
      <w:r w:rsidRPr="000B0EAC">
        <w:rPr>
          <w:rFonts w:hint="eastAsia"/>
          <w:lang w:val="en-US" w:eastAsia="ko-KR"/>
        </w:rPr>
        <w:t>-</w:t>
      </w:r>
      <w:r w:rsidRPr="000B0EAC">
        <w:rPr>
          <w:lang w:val="en-US" w:eastAsia="ko-KR"/>
        </w:rPr>
        <w:t>1 UE status after movement</w:t>
      </w:r>
    </w:p>
    <w:p w14:paraId="489F5968" w14:textId="77777777" w:rsidR="000B0EAC" w:rsidRPr="000B0EAC" w:rsidRDefault="000B0EAC" w:rsidP="000B0EAC">
      <w:pPr>
        <w:rPr>
          <w:rFonts w:eastAsia="Times New Roman"/>
        </w:rPr>
      </w:pPr>
    </w:p>
    <w:p w14:paraId="2435B629" w14:textId="3F1391B4" w:rsidR="000B0EAC" w:rsidRPr="000B0EAC" w:rsidRDefault="000B0EAC" w:rsidP="00A544DC">
      <w:pPr>
        <w:pStyle w:val="3"/>
      </w:pPr>
      <w:bookmarkStart w:id="56" w:name="_Toc50029810"/>
      <w:r w:rsidRPr="000B0EAC">
        <w:t>5.</w:t>
      </w:r>
      <w:r w:rsidR="007474B6">
        <w:t>2</w:t>
      </w:r>
      <w:r w:rsidRPr="000B0EAC">
        <w:t>.5</w:t>
      </w:r>
      <w:r w:rsidRPr="000B0EAC">
        <w:tab/>
        <w:t>Existing features partly or fully covering the use case functionality</w:t>
      </w:r>
      <w:bookmarkEnd w:id="56"/>
    </w:p>
    <w:p w14:paraId="20C07BD1" w14:textId="09766E4D" w:rsidR="000B0EAC" w:rsidRPr="000B0EAC" w:rsidRDefault="000B0EAC">
      <w:pPr>
        <w:rPr>
          <w:rFonts w:eastAsia="Times New Roman"/>
        </w:rPr>
      </w:pPr>
      <w:r w:rsidRPr="000B0EAC">
        <w:t>When a UE moves from an area where there is no authorized network slice for the UE to an area where there is at least one authorized network slice for the UE, the 3GPP system shall be able to efficiently enable the UE to access the authorized network slices as soon as possible.</w:t>
      </w:r>
    </w:p>
    <w:p w14:paraId="135AD393" w14:textId="1F72449C" w:rsidR="000B0EAC" w:rsidRPr="000B0EAC" w:rsidRDefault="000B0EAC" w:rsidP="00A544DC">
      <w:pPr>
        <w:pStyle w:val="3"/>
      </w:pPr>
      <w:bookmarkStart w:id="57" w:name="_Toc50029811"/>
      <w:r w:rsidRPr="000B0EAC">
        <w:t>5.</w:t>
      </w:r>
      <w:r w:rsidR="007474B6">
        <w:t>2</w:t>
      </w:r>
      <w:r w:rsidRPr="000B0EAC">
        <w:t>.6</w:t>
      </w:r>
      <w:r w:rsidRPr="000B0EAC">
        <w:tab/>
        <w:t>Potential New Requirements needed to support the use case</w:t>
      </w:r>
      <w:bookmarkEnd w:id="57"/>
    </w:p>
    <w:p w14:paraId="1E736F4B" w14:textId="77777777" w:rsidR="000B0EAC" w:rsidRPr="000B0EAC" w:rsidRDefault="000B0EAC">
      <w:r w:rsidRPr="000B0EAC">
        <w:rPr>
          <w:rFonts w:hint="eastAsia"/>
          <w:lang w:val="en-US" w:eastAsia="ko-KR"/>
        </w:rPr>
        <w:t>Following new requirements can be derived from above use case.</w:t>
      </w:r>
    </w:p>
    <w:p w14:paraId="4D814F43" w14:textId="02F640F9" w:rsidR="000B0EAC" w:rsidRPr="000B0EAC" w:rsidRDefault="000B0EAC">
      <w:r w:rsidRPr="000B0EAC">
        <w:rPr>
          <w:lang w:val="en-US" w:eastAsia="ko-KR"/>
        </w:rPr>
        <w:t>[PR.5.</w:t>
      </w:r>
      <w:r w:rsidR="007474B6">
        <w:rPr>
          <w:lang w:val="en-US" w:eastAsia="ko-KR"/>
        </w:rPr>
        <w:t>2</w:t>
      </w:r>
      <w:r w:rsidRPr="000B0EAC">
        <w:rPr>
          <w:lang w:val="en-US" w:eastAsia="ko-KR"/>
        </w:rPr>
        <w:t>.</w:t>
      </w:r>
      <w:r w:rsidR="007474B6">
        <w:rPr>
          <w:lang w:val="en-US" w:eastAsia="ko-KR"/>
        </w:rPr>
        <w:t>6</w:t>
      </w:r>
      <w:r w:rsidR="00672C70">
        <w:rPr>
          <w:lang w:val="en-US" w:eastAsia="ko-KR"/>
        </w:rPr>
        <w:t>-</w:t>
      </w:r>
      <w:r w:rsidRPr="000B0EAC">
        <w:rPr>
          <w:lang w:val="en-US" w:eastAsia="ko-KR"/>
        </w:rPr>
        <w:t xml:space="preserve">1] </w:t>
      </w:r>
      <w:r w:rsidRPr="000B0EAC">
        <w:t>When a UE moves from an area where there is at least one authorized network slice for the UE to an area where there is no authorized network slice for the UE, the 5G system shall be able to minimize impact on the applications provided over the network slice to be released (e.g., relocation of the application from one network slices to other network slices or termination of the application).</w:t>
      </w:r>
    </w:p>
    <w:p w14:paraId="74CA8DF6" w14:textId="3C273D44" w:rsidR="000B0EAC" w:rsidRPr="000B0EAC" w:rsidRDefault="000B0EAC">
      <w:r w:rsidRPr="000B0EAC">
        <w:rPr>
          <w:lang w:val="en-US" w:eastAsia="ko-KR"/>
        </w:rPr>
        <w:t>[PR.5.</w:t>
      </w:r>
      <w:r w:rsidR="007474B6">
        <w:rPr>
          <w:lang w:val="en-US" w:eastAsia="ko-KR"/>
        </w:rPr>
        <w:t>2</w:t>
      </w:r>
      <w:r w:rsidRPr="000B0EAC">
        <w:rPr>
          <w:lang w:val="en-US" w:eastAsia="ko-KR"/>
        </w:rPr>
        <w:t>.</w:t>
      </w:r>
      <w:r w:rsidR="007474B6">
        <w:rPr>
          <w:lang w:val="en-US" w:eastAsia="ko-KR"/>
        </w:rPr>
        <w:t>6</w:t>
      </w:r>
      <w:r w:rsidR="00672C70">
        <w:rPr>
          <w:lang w:val="en-US" w:eastAsia="ko-KR"/>
        </w:rPr>
        <w:t>-</w:t>
      </w:r>
      <w:r w:rsidRPr="000B0EAC">
        <w:rPr>
          <w:lang w:val="en-US" w:eastAsia="ko-KR"/>
        </w:rPr>
        <w:t xml:space="preserve">2] </w:t>
      </w:r>
      <w:r w:rsidRPr="000B0EAC">
        <w:t>When more prioritized network slice becomes available, the 5G system shall be able to minimize the time until the prioritized network slice is provided to the UE, while minimizing impact on the applications provided over the network slices to be released.</w:t>
      </w:r>
    </w:p>
    <w:p w14:paraId="7640B201" w14:textId="543EC421" w:rsidR="000B0EAC" w:rsidRPr="000B0EAC" w:rsidRDefault="000B0EAC" w:rsidP="00F94E05"/>
    <w:p w14:paraId="1D0C734D" w14:textId="48662502" w:rsidR="000B0EAC" w:rsidRPr="000B0EAC" w:rsidRDefault="000B0EAC" w:rsidP="00A544DC">
      <w:pPr>
        <w:pStyle w:val="2"/>
      </w:pPr>
      <w:bookmarkStart w:id="58" w:name="_Toc50029812"/>
      <w:r w:rsidRPr="000B0EAC">
        <w:t>5.</w:t>
      </w:r>
      <w:r w:rsidR="00E420C7">
        <w:t>3</w:t>
      </w:r>
      <w:r w:rsidRPr="000B0EAC">
        <w:t>.</w:t>
      </w:r>
      <w:r w:rsidRPr="000B0EAC">
        <w:tab/>
        <w:t>Service scenario for disjoint network slices</w:t>
      </w:r>
      <w:bookmarkEnd w:id="58"/>
    </w:p>
    <w:p w14:paraId="01B02546" w14:textId="14BBB126" w:rsidR="000B0EAC" w:rsidRPr="000B0EAC" w:rsidRDefault="000B0EAC" w:rsidP="00A544DC">
      <w:pPr>
        <w:pStyle w:val="3"/>
      </w:pPr>
      <w:bookmarkStart w:id="59" w:name="_Toc50029813"/>
      <w:r w:rsidRPr="000B0EAC">
        <w:t>5.</w:t>
      </w:r>
      <w:r w:rsidR="00E420C7">
        <w:t>3</w:t>
      </w:r>
      <w:r w:rsidRPr="000B0EAC">
        <w:t>.1</w:t>
      </w:r>
      <w:r w:rsidRPr="000B0EAC">
        <w:tab/>
        <w:t>Description</w:t>
      </w:r>
      <w:bookmarkEnd w:id="59"/>
    </w:p>
    <w:p w14:paraId="5D929FCE" w14:textId="77777777" w:rsidR="000B0EAC" w:rsidRPr="000B0EAC" w:rsidRDefault="000B0EAC">
      <w:pPr>
        <w:rPr>
          <w:lang w:val="en-US" w:eastAsia="ko-KR"/>
        </w:rPr>
      </w:pPr>
      <w:r w:rsidRPr="000B0EAC">
        <w:rPr>
          <w:lang w:val="en-US" w:eastAsia="ko-KR"/>
        </w:rPr>
        <w:t xml:space="preserve">As more network slices are deployed, it is likely that each UE is subscribed to multiple network slices. While some network slice services can be simultaneously provided to the UE, there can be network slices which cannot simultaneously provide services to the UE. This is because there are multiple related factors for a network slice, e.g., enterprise use vs personal use, isolation requirement, general public use vs public safety use, frequency limitation, location restriction, etc. </w:t>
      </w:r>
    </w:p>
    <w:p w14:paraId="5D099693" w14:textId="1D1286F3" w:rsidR="000B0EAC" w:rsidRPr="000B0EAC" w:rsidRDefault="000B0EAC" w:rsidP="00A544DC">
      <w:pPr>
        <w:pStyle w:val="3"/>
      </w:pPr>
      <w:bookmarkStart w:id="60" w:name="_Toc50029814"/>
      <w:r w:rsidRPr="000B0EAC">
        <w:t>5.</w:t>
      </w:r>
      <w:r w:rsidR="00E420C7">
        <w:t>3</w:t>
      </w:r>
      <w:r w:rsidRPr="000B0EAC">
        <w:t>.2</w:t>
      </w:r>
      <w:r w:rsidRPr="000B0EAC">
        <w:tab/>
        <w:t>Pre-conditions</w:t>
      </w:r>
      <w:bookmarkEnd w:id="60"/>
    </w:p>
    <w:p w14:paraId="53E27618" w14:textId="73C18A7C" w:rsidR="000B0EAC" w:rsidRPr="000B0EAC" w:rsidRDefault="000B0EAC">
      <w:pPr>
        <w:rPr>
          <w:rFonts w:eastAsia="맑은 고딕"/>
          <w:lang w:val="en-US" w:eastAsia="ko-KR"/>
        </w:rPr>
      </w:pPr>
      <w:r w:rsidRPr="000B0EAC">
        <w:rPr>
          <w:lang w:val="en-US" w:eastAsia="ko-KR"/>
        </w:rPr>
        <w:t>Figure 5.</w:t>
      </w:r>
      <w:r w:rsidR="00E420C7">
        <w:rPr>
          <w:lang w:val="en-US" w:eastAsia="ko-KR"/>
        </w:rPr>
        <w:t>3</w:t>
      </w:r>
      <w:r w:rsidRPr="000B0EAC">
        <w:rPr>
          <w:lang w:val="en-US" w:eastAsia="ko-KR"/>
        </w:rPr>
        <w:t xml:space="preserve">.2-1 shows the use case scenario where a RAN node connects to two disjoint network slices. Accordingly, the two network slices are isolated and cannot be simultaneously provided to the UE. </w:t>
      </w:r>
    </w:p>
    <w:p w14:paraId="31D957C1"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714" w:dyaOrig="2984" w14:anchorId="028AAC9B">
          <v:shape id="_x0000_i1030" type="#_x0000_t75" style="width:335.3pt;height:148.95pt" o:ole="">
            <v:imagedata r:id="rId21" o:title=""/>
          </v:shape>
          <o:OLEObject Type="Embed" ProgID="Visio.Drawing.11" ShapeID="_x0000_i1030" DrawAspect="Content" ObjectID="_1660809876" r:id="rId22"/>
        </w:object>
      </w:r>
    </w:p>
    <w:p w14:paraId="7A084334" w14:textId="62EAAA49"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3</w:t>
      </w:r>
      <w:r w:rsidRPr="000B0EAC">
        <w:rPr>
          <w:rFonts w:hint="eastAsia"/>
          <w:lang w:val="en-US" w:eastAsia="ko-KR"/>
        </w:rPr>
        <w:t>.2-1</w:t>
      </w:r>
      <w:r w:rsidRPr="000B0EAC">
        <w:rPr>
          <w:lang w:val="en-US" w:eastAsia="ko-KR"/>
        </w:rPr>
        <w:t xml:space="preserve"> Initial condition</w:t>
      </w:r>
    </w:p>
    <w:p w14:paraId="2A0715A8" w14:textId="77777777" w:rsidR="000B0EAC" w:rsidRPr="000B0EAC" w:rsidRDefault="000B0EAC" w:rsidP="000B0EAC">
      <w:pPr>
        <w:jc w:val="center"/>
        <w:rPr>
          <w:rFonts w:ascii="Arial" w:eastAsia="맑은 고딕" w:hAnsi="Arial"/>
          <w:szCs w:val="24"/>
          <w:lang w:val="en-US" w:eastAsia="ko-KR"/>
        </w:rPr>
      </w:pPr>
    </w:p>
    <w:p w14:paraId="6CD699EE"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7FDC3FBC" w14:textId="4BA30044"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Subscription and configuration:</w:t>
      </w:r>
    </w:p>
    <w:p w14:paraId="3F860E4D" w14:textId="4FC6B846"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UE A1 and A3 have a subscription to slice M.</w:t>
      </w:r>
    </w:p>
    <w:p w14:paraId="14DF7552" w14:textId="7116DE48" w:rsidR="000B0EAC" w:rsidRPr="000B0EAC" w:rsidRDefault="00310D73" w:rsidP="00A544DC">
      <w:pPr>
        <w:pStyle w:val="B2"/>
        <w:rPr>
          <w:lang w:val="en-US" w:eastAsia="ko-KR"/>
        </w:rPr>
      </w:pPr>
      <w:r>
        <w:rPr>
          <w:lang w:val="en-US" w:eastAsia="ko-KR"/>
        </w:rPr>
        <w:lastRenderedPageBreak/>
        <w:t>-</w:t>
      </w:r>
      <w:r>
        <w:rPr>
          <w:lang w:val="en-US" w:eastAsia="ko-KR"/>
        </w:rPr>
        <w:tab/>
      </w:r>
      <w:r w:rsidR="000B0EAC" w:rsidRPr="000B0EAC">
        <w:rPr>
          <w:lang w:val="en-US" w:eastAsia="ko-KR"/>
        </w:rPr>
        <w:t>UE A2 and A3 have a subscription to slice N.</w:t>
      </w:r>
    </w:p>
    <w:p w14:paraId="5BA479FE" w14:textId="7BC3CB7E"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For UE A3, it is configured which applications use which network slices.</w:t>
      </w:r>
    </w:p>
    <w:p w14:paraId="4FE8EFBF" w14:textId="2D5EE970"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3642507F" w14:textId="113EAC18"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Slice N and Slice M are isolated.</w:t>
      </w:r>
    </w:p>
    <w:p w14:paraId="2916F75F" w14:textId="16BBD83D"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RAN is able to connect to both Slice M and Slice N.</w:t>
      </w:r>
    </w:p>
    <w:p w14:paraId="78D1E44A" w14:textId="5F939A72"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Slice M and Slice N are provided by the same PLMN.</w:t>
      </w:r>
    </w:p>
    <w:p w14:paraId="272FD429" w14:textId="3C98DEC8" w:rsidR="000B0EAC" w:rsidRPr="000B0EAC" w:rsidRDefault="000B0EAC" w:rsidP="00A544DC">
      <w:pPr>
        <w:pStyle w:val="3"/>
      </w:pPr>
      <w:bookmarkStart w:id="61" w:name="_Toc50029815"/>
      <w:r w:rsidRPr="000B0EAC">
        <w:t>5.</w:t>
      </w:r>
      <w:r w:rsidR="00E420C7">
        <w:t>3</w:t>
      </w:r>
      <w:r w:rsidRPr="000B0EAC">
        <w:t>.3</w:t>
      </w:r>
      <w:r w:rsidRPr="000B0EAC">
        <w:tab/>
        <w:t>Service Flows</w:t>
      </w:r>
      <w:bookmarkEnd w:id="61"/>
    </w:p>
    <w:p w14:paraId="70EAE44F" w14:textId="77777777" w:rsidR="000B0EAC" w:rsidRPr="000B0EAC" w:rsidRDefault="000B0EAC">
      <w:pPr>
        <w:rPr>
          <w:lang w:val="en-US" w:eastAsia="ko-KR"/>
        </w:rPr>
      </w:pPr>
      <w:r w:rsidRPr="000B0EAC">
        <w:rPr>
          <w:lang w:val="en-US" w:eastAsia="ko-KR"/>
        </w:rPr>
        <w:t>Following is the service flow for UE A1, A2 and A3 when the signaling from these UEs is initially routed toward nodes managing Slice N:</w:t>
      </w:r>
    </w:p>
    <w:p w14:paraId="7E45AC7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UE A1, A2 and A3 selects the NG-RAN and start registration. </w:t>
      </w:r>
    </w:p>
    <w:p w14:paraId="51F68EE0"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Network provides connectivity service to UE A1, A2 and A3. </w:t>
      </w:r>
    </w:p>
    <w:p w14:paraId="7AD3F705"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While the UE A3 is connected to slice N, the network cannot provide connectivity service of Slice M to UE A3. The user traffic applicable to Slice N is transported.</w:t>
      </w:r>
    </w:p>
    <w:p w14:paraId="30B87E3E" w14:textId="77777777"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Later, user traffic configured to use slice M is generated in UE A3. While the same NG-RAN is used, the UE is switched to network nodes providing service to network slice M. </w:t>
      </w:r>
    </w:p>
    <w:p w14:paraId="31145DD7" w14:textId="5C786C4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If the user prioritizes applications configured to use slice N, as soon as applications configured to use slice M finish, the UE A3 needs to move back to network nodes supporting Slice N, to minimize the latency. </w:t>
      </w:r>
    </w:p>
    <w:p w14:paraId="7560D732" w14:textId="12DEBDFB" w:rsidR="000B0EAC" w:rsidRPr="000B0EAC" w:rsidRDefault="000B0EAC" w:rsidP="00A544DC">
      <w:pPr>
        <w:pStyle w:val="3"/>
      </w:pPr>
      <w:bookmarkStart w:id="62" w:name="_Toc50029816"/>
      <w:r w:rsidRPr="000B0EAC">
        <w:t>5.</w:t>
      </w:r>
      <w:r w:rsidR="00E420C7">
        <w:t>3</w:t>
      </w:r>
      <w:r w:rsidRPr="000B0EAC">
        <w:t>.4</w:t>
      </w:r>
      <w:r w:rsidRPr="000B0EAC">
        <w:tab/>
        <w:t>Post-conditions</w:t>
      </w:r>
      <w:bookmarkEnd w:id="62"/>
    </w:p>
    <w:p w14:paraId="1F2C8E0E" w14:textId="77777777" w:rsidR="000B0EAC" w:rsidRPr="000B0EAC" w:rsidRDefault="000B0EAC">
      <w:pPr>
        <w:rPr>
          <w:lang w:val="en-US" w:eastAsia="ko-KR"/>
        </w:rPr>
      </w:pPr>
      <w:r w:rsidRPr="000B0EAC">
        <w:rPr>
          <w:lang w:val="en-US" w:eastAsia="ko-KR"/>
        </w:rPr>
        <w:t>UE A1 is connected to network nodes supporting Slice M.</w:t>
      </w:r>
    </w:p>
    <w:p w14:paraId="0B52705A" w14:textId="77777777" w:rsidR="000B0EAC" w:rsidRPr="000B0EAC" w:rsidRDefault="000B0EAC">
      <w:pPr>
        <w:rPr>
          <w:lang w:val="en-US" w:eastAsia="ko-KR"/>
        </w:rPr>
      </w:pPr>
      <w:r w:rsidRPr="000B0EAC">
        <w:rPr>
          <w:lang w:val="en-US" w:eastAsia="ko-KR"/>
        </w:rPr>
        <w:t>UE A2 is connected to network nodes supporting Slice N.</w:t>
      </w:r>
    </w:p>
    <w:p w14:paraId="28545BD2" w14:textId="660B933C" w:rsidR="000B0EAC" w:rsidRPr="000B0EAC" w:rsidRDefault="000B0EAC" w:rsidP="000B0EAC">
      <w:pPr>
        <w:rPr>
          <w:rFonts w:ascii="Arial" w:eastAsia="새굴림" w:hAnsi="Arial"/>
          <w:szCs w:val="24"/>
          <w:lang w:val="en-US" w:eastAsia="ko-KR"/>
        </w:rPr>
      </w:pPr>
      <w:r w:rsidRPr="000B0EAC">
        <w:rPr>
          <w:rFonts w:hint="eastAsia"/>
          <w:lang w:val="en-US" w:eastAsia="ko-KR"/>
        </w:rPr>
        <w:t xml:space="preserve">UE A3 switches between network nodes supporting Slice N and Slice M, depending on e.g. </w:t>
      </w:r>
      <w:r w:rsidRPr="000B0EAC">
        <w:rPr>
          <w:lang w:val="en-US" w:eastAsia="ko-KR"/>
        </w:rPr>
        <w:t>ongoing applications or user preference.</w:t>
      </w:r>
    </w:p>
    <w:p w14:paraId="47534DCC" w14:textId="651C4394" w:rsidR="000B0EAC" w:rsidRPr="000B0EAC" w:rsidRDefault="000B0EAC" w:rsidP="00A544DC">
      <w:pPr>
        <w:pStyle w:val="3"/>
      </w:pPr>
      <w:bookmarkStart w:id="63" w:name="_Toc50029817"/>
      <w:r w:rsidRPr="000B0EAC">
        <w:t>5.</w:t>
      </w:r>
      <w:r w:rsidR="00E420C7">
        <w:t>3</w:t>
      </w:r>
      <w:r w:rsidRPr="000B0EAC">
        <w:t>.5</w:t>
      </w:r>
      <w:r w:rsidRPr="000B0EAC">
        <w:tab/>
        <w:t>Existing features partly or fully covering the use case functionality</w:t>
      </w:r>
      <w:bookmarkEnd w:id="63"/>
    </w:p>
    <w:p w14:paraId="5EA974FE" w14:textId="1E72C6D4" w:rsidR="000B0EAC" w:rsidRPr="000B0EAC" w:rsidRDefault="000B0EAC" w:rsidP="00A544DC">
      <w:pPr>
        <w:pStyle w:val="EditorsNote"/>
        <w:rPr>
          <w:lang w:val="en-US" w:eastAsia="ko-KR"/>
        </w:rPr>
      </w:pPr>
      <w:r w:rsidRPr="000B0EAC">
        <w:rPr>
          <w:lang w:val="en-US" w:eastAsia="ko-KR"/>
        </w:rPr>
        <w:t xml:space="preserve">Editor’s </w:t>
      </w:r>
      <w:r w:rsidR="00FC7976">
        <w:rPr>
          <w:lang w:val="en-US" w:eastAsia="ko-KR"/>
        </w:rPr>
        <w:t>N</w:t>
      </w:r>
      <w:r w:rsidRPr="000B0EAC">
        <w:rPr>
          <w:lang w:val="en-US" w:eastAsia="ko-KR"/>
        </w:rPr>
        <w:t>ote:</w:t>
      </w:r>
      <w:r w:rsidR="00F27D2E">
        <w:rPr>
          <w:lang w:val="en-US" w:eastAsia="ko-KR"/>
        </w:rPr>
        <w:tab/>
      </w:r>
      <w:r w:rsidRPr="000B0EAC">
        <w:rPr>
          <w:lang w:val="en-US" w:eastAsia="ko-KR"/>
        </w:rPr>
        <w:t>The gap analysis needs to be added.</w:t>
      </w:r>
    </w:p>
    <w:p w14:paraId="25FA14EF" w14:textId="34426A50" w:rsidR="000B0EAC" w:rsidRPr="000B0EAC" w:rsidRDefault="000B0EAC" w:rsidP="00A544DC">
      <w:pPr>
        <w:pStyle w:val="3"/>
      </w:pPr>
      <w:bookmarkStart w:id="64" w:name="_Toc50029818"/>
      <w:r w:rsidRPr="000B0EAC">
        <w:t>5.</w:t>
      </w:r>
      <w:r w:rsidR="00E420C7">
        <w:t>3</w:t>
      </w:r>
      <w:r w:rsidRPr="000B0EAC">
        <w:t>.6</w:t>
      </w:r>
      <w:r w:rsidRPr="000B0EAC">
        <w:tab/>
        <w:t>Potential New Requirements needed to support the use case</w:t>
      </w:r>
      <w:bookmarkEnd w:id="64"/>
    </w:p>
    <w:p w14:paraId="0601D471" w14:textId="77777777" w:rsidR="000B0EAC" w:rsidRPr="000B0EAC" w:rsidRDefault="000B0EAC">
      <w:pPr>
        <w:rPr>
          <w:lang w:val="en-US" w:eastAsia="ko-KR"/>
        </w:rPr>
      </w:pPr>
      <w:r w:rsidRPr="000B0EAC">
        <w:rPr>
          <w:lang w:val="en-US" w:eastAsia="ko-KR"/>
        </w:rPr>
        <w:t>The f</w:t>
      </w:r>
      <w:r w:rsidRPr="000B0EAC">
        <w:rPr>
          <w:rFonts w:hint="eastAsia"/>
          <w:lang w:val="en-US" w:eastAsia="ko-KR"/>
        </w:rPr>
        <w:t xml:space="preserve">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p>
    <w:p w14:paraId="0F3FAEB2" w14:textId="5AD92CE0" w:rsidR="000B0EAC" w:rsidRPr="000B0EAC" w:rsidRDefault="00672C70" w:rsidP="00A544DC">
      <w:pPr>
        <w:rPr>
          <w:color w:val="0070C0"/>
          <w:lang w:val="en-US" w:eastAsia="ko-KR"/>
        </w:rPr>
      </w:pPr>
      <w:r>
        <w:rPr>
          <w:lang w:val="en-US" w:eastAsia="ko-KR"/>
        </w:rPr>
        <w:t>[PR.5.3.6-2]</w:t>
      </w:r>
      <w:r>
        <w:rPr>
          <w:lang w:val="en-US" w:eastAsia="ko-KR"/>
        </w:rPr>
        <w:tab/>
      </w:r>
      <w:r w:rsidR="000B0EAC" w:rsidRPr="000B0EAC">
        <w:rPr>
          <w:lang w:val="en-US" w:eastAsia="ko-KR"/>
        </w:rPr>
        <w:t>For</w:t>
      </w:r>
      <w:r w:rsidR="000B0EAC" w:rsidRPr="000B0EAC">
        <w:rPr>
          <w:rFonts w:hint="eastAsia"/>
          <w:lang w:val="en-US" w:eastAsia="ko-KR"/>
        </w:rPr>
        <w:t xml:space="preserve"> a UE </w:t>
      </w:r>
      <w:r w:rsidR="000B0EAC" w:rsidRPr="000B0EAC">
        <w:rPr>
          <w:lang w:val="en-US" w:eastAsia="ko-KR"/>
        </w:rPr>
        <w:t>subscribing to</w:t>
      </w:r>
      <w:r w:rsidR="000B0EAC" w:rsidRPr="000B0EAC">
        <w:rPr>
          <w:rFonts w:hint="eastAsia"/>
          <w:lang w:val="en-US" w:eastAsia="ko-KR"/>
        </w:rPr>
        <w:t xml:space="preserve"> multiple</w:t>
      </w:r>
      <w:r w:rsidR="000B0EAC" w:rsidRPr="000B0EAC">
        <w:rPr>
          <w:lang w:val="en-US" w:eastAsia="ko-KR"/>
        </w:rPr>
        <w:t xml:space="preserve"> network slices which cannot be simultaneously provided to the UE, the 5G system shall be able to provide the UE</w:t>
      </w:r>
      <w:r w:rsidR="000B0EAC" w:rsidRPr="000B0EAC">
        <w:rPr>
          <w:rFonts w:hint="eastAsia"/>
          <w:lang w:val="en-US" w:eastAsia="ko-KR"/>
        </w:rPr>
        <w:t xml:space="preserve"> </w:t>
      </w:r>
      <w:r w:rsidR="000B0EAC" w:rsidRPr="000B0EAC">
        <w:rPr>
          <w:lang w:val="en-US" w:eastAsia="ko-KR"/>
        </w:rPr>
        <w:t>with the most suitable network slice (e.g. based on the ongoing applications, user preference).</w:t>
      </w:r>
    </w:p>
    <w:p w14:paraId="191DAC9F" w14:textId="7AA5B6AE" w:rsidR="000B0EAC" w:rsidRPr="000B0EAC" w:rsidRDefault="00672C70" w:rsidP="00A544DC">
      <w:pPr>
        <w:rPr>
          <w:lang w:val="en-US" w:eastAsia="ko-KR"/>
        </w:rPr>
      </w:pPr>
      <w:r>
        <w:rPr>
          <w:lang w:val="en-US" w:eastAsia="ko-KR"/>
        </w:rPr>
        <w:t>[PR.5.3.6-2]</w:t>
      </w:r>
      <w:r>
        <w:rPr>
          <w:lang w:val="en-US" w:eastAsia="ko-KR"/>
        </w:rPr>
        <w:tab/>
      </w:r>
      <w:r w:rsidR="000B0EAC" w:rsidRPr="000B0EAC">
        <w:rPr>
          <w:lang w:val="en-US" w:eastAsia="ko-KR"/>
        </w:rPr>
        <w:t xml:space="preserve">For </w:t>
      </w:r>
      <w:r w:rsidR="000B0EAC" w:rsidRPr="000B0EAC">
        <w:rPr>
          <w:rFonts w:hint="eastAsia"/>
          <w:lang w:val="en-US" w:eastAsia="ko-KR"/>
        </w:rPr>
        <w:t xml:space="preserve">a UE </w:t>
      </w:r>
      <w:r w:rsidR="000B0EAC" w:rsidRPr="000B0EAC">
        <w:rPr>
          <w:lang w:val="en-US" w:eastAsia="ko-KR"/>
        </w:rPr>
        <w:t>subscribing to</w:t>
      </w:r>
      <w:r w:rsidR="000B0EAC" w:rsidRPr="000B0EAC">
        <w:rPr>
          <w:rFonts w:hint="eastAsia"/>
          <w:lang w:val="en-US" w:eastAsia="ko-KR"/>
        </w:rPr>
        <w:t xml:space="preserve"> multiple</w:t>
      </w:r>
      <w:r w:rsidR="000B0EAC" w:rsidRPr="000B0EAC">
        <w:rPr>
          <w:lang w:val="en-US" w:eastAsia="ko-KR"/>
        </w:rPr>
        <w:t xml:space="preserve"> network slices which cannot be simultaneously provided to the UE, the 5G system shall support change of provided network slices with minimized interruption e.g. when triggered by change of active applications, priorities. </w:t>
      </w:r>
    </w:p>
    <w:p w14:paraId="06F6FF3B" w14:textId="06350B57" w:rsidR="000B0EAC" w:rsidRDefault="000B0EAC" w:rsidP="00F94E05"/>
    <w:p w14:paraId="39E346AC" w14:textId="0222EAD3" w:rsidR="000B0EAC" w:rsidRPr="000B0EAC" w:rsidRDefault="000B0EAC" w:rsidP="00A544DC">
      <w:pPr>
        <w:pStyle w:val="2"/>
      </w:pPr>
      <w:bookmarkStart w:id="65" w:name="_Toc50029819"/>
      <w:r w:rsidRPr="000B0EAC">
        <w:lastRenderedPageBreak/>
        <w:t>5.</w:t>
      </w:r>
      <w:r w:rsidR="00E420C7">
        <w:t>4</w:t>
      </w:r>
      <w:r w:rsidRPr="000B0EAC">
        <w:t>.</w:t>
      </w:r>
      <w:r w:rsidRPr="000B0EAC">
        <w:tab/>
        <w:t>Use of Multi-RATs for network slices</w:t>
      </w:r>
      <w:bookmarkEnd w:id="65"/>
    </w:p>
    <w:p w14:paraId="5F1B0D33" w14:textId="68FC9008" w:rsidR="000B0EAC" w:rsidRPr="000B0EAC" w:rsidRDefault="000B0EAC" w:rsidP="00A544DC">
      <w:pPr>
        <w:pStyle w:val="3"/>
      </w:pPr>
      <w:bookmarkStart w:id="66" w:name="_Toc50029820"/>
      <w:r w:rsidRPr="000B0EAC">
        <w:t>5.</w:t>
      </w:r>
      <w:r w:rsidR="00E420C7">
        <w:t>4</w:t>
      </w:r>
      <w:r w:rsidRPr="000B0EAC">
        <w:t>.1</w:t>
      </w:r>
      <w:r w:rsidRPr="000B0EAC">
        <w:tab/>
        <w:t>Description</w:t>
      </w:r>
      <w:bookmarkEnd w:id="66"/>
    </w:p>
    <w:p w14:paraId="2BD639C4" w14:textId="77777777" w:rsidR="000B0EAC" w:rsidRPr="000B0EAC" w:rsidRDefault="000B0EAC">
      <w:pPr>
        <w:rPr>
          <w:lang w:eastAsia="ko-KR"/>
        </w:rPr>
      </w:pPr>
      <w:r w:rsidRPr="000B0EAC">
        <w:rPr>
          <w:lang w:eastAsia="ko-KR"/>
        </w:rPr>
        <w:t xml:space="preserve">5GC is connected to NG-RAN and the NG-RAN supports both E-UTRA and NR. However, for a third party who wants to utilize a network slice, the different potential and flexibility of E-UTRA and NR is not something that can easily be disregarded. </w:t>
      </w:r>
    </w:p>
    <w:p w14:paraId="5472DEAE" w14:textId="77777777" w:rsidR="000B0EAC" w:rsidRPr="000B0EAC" w:rsidRDefault="000B0EAC">
      <w:pPr>
        <w:rPr>
          <w:lang w:val="en-US" w:eastAsia="ko-KR"/>
        </w:rPr>
      </w:pPr>
      <w:r w:rsidRPr="000B0EAC">
        <w:rPr>
          <w:rFonts w:hint="eastAsia"/>
          <w:lang w:val="en-US" w:eastAsia="ko-KR"/>
        </w:rPr>
        <w:t xml:space="preserve">Also, the </w:t>
      </w:r>
      <w:r w:rsidRPr="000B0EAC">
        <w:rPr>
          <w:lang w:val="en-US" w:eastAsia="ko-KR"/>
        </w:rPr>
        <w:t xml:space="preserve">unequal </w:t>
      </w:r>
      <w:r w:rsidRPr="000B0EAC">
        <w:rPr>
          <w:rFonts w:hint="eastAsia"/>
          <w:lang w:val="en-US" w:eastAsia="ko-KR"/>
        </w:rPr>
        <w:t>possibility of radio</w:t>
      </w:r>
      <w:r w:rsidRPr="000B0EAC">
        <w:rPr>
          <w:lang w:val="en-US" w:eastAsia="ko-KR"/>
        </w:rPr>
        <w:t xml:space="preserve"> resource slicing for NR and E-UTRA leads to a unique use case scenario.</w:t>
      </w:r>
      <w:r w:rsidRPr="000B0EAC">
        <w:rPr>
          <w:rFonts w:hint="eastAsia"/>
          <w:lang w:val="en-US" w:eastAsia="ko-KR"/>
        </w:rPr>
        <w:t xml:space="preserve"> </w:t>
      </w:r>
    </w:p>
    <w:p w14:paraId="55D5A82E" w14:textId="3F69D21E" w:rsidR="000B0EAC" w:rsidRPr="000B0EAC" w:rsidRDefault="000B0EAC" w:rsidP="00A544DC">
      <w:pPr>
        <w:pStyle w:val="3"/>
      </w:pPr>
      <w:bookmarkStart w:id="67" w:name="_Toc50029821"/>
      <w:r w:rsidRPr="000B0EAC">
        <w:t>5.</w:t>
      </w:r>
      <w:r w:rsidR="00E420C7">
        <w:t>4</w:t>
      </w:r>
      <w:r w:rsidRPr="000B0EAC">
        <w:t>.2</w:t>
      </w:r>
      <w:r w:rsidRPr="000B0EAC">
        <w:tab/>
        <w:t>Pre-conditions</w:t>
      </w:r>
      <w:bookmarkEnd w:id="67"/>
    </w:p>
    <w:p w14:paraId="00A1C6EE" w14:textId="2C3C976C" w:rsidR="000B0EAC" w:rsidRPr="000B0EAC" w:rsidRDefault="000B0EAC">
      <w:pPr>
        <w:rPr>
          <w:rFonts w:eastAsia="맑은 고딕"/>
          <w:lang w:val="en-US" w:eastAsia="ko-KR"/>
        </w:rPr>
      </w:pPr>
      <w:r w:rsidRPr="000B0EAC">
        <w:rPr>
          <w:lang w:val="en-US" w:eastAsia="ko-KR"/>
        </w:rPr>
        <w:t>Figure 5.</w:t>
      </w:r>
      <w:r w:rsidR="00E420C7">
        <w:rPr>
          <w:lang w:val="en-US" w:eastAsia="ko-KR"/>
        </w:rPr>
        <w:t>4</w:t>
      </w:r>
      <w:r w:rsidRPr="000B0EAC">
        <w:rPr>
          <w:lang w:val="en-US" w:eastAsia="ko-KR"/>
        </w:rPr>
        <w:t>.2-1 shows the use case scenario where a NG-RAN is supporting both NR and E-UTRA radio resources.</w:t>
      </w:r>
    </w:p>
    <w:p w14:paraId="5959403F" w14:textId="77777777" w:rsidR="000B0EAC" w:rsidRPr="000B0EAC" w:rsidRDefault="000B0EAC" w:rsidP="000B0EAC">
      <w:pPr>
        <w:jc w:val="center"/>
        <w:rPr>
          <w:rFonts w:ascii="Arial" w:eastAsia="맑은 고딕" w:hAnsi="Arial"/>
          <w:szCs w:val="24"/>
          <w:lang w:val="en-US" w:eastAsia="ko-KR"/>
        </w:rPr>
      </w:pPr>
    </w:p>
    <w:p w14:paraId="50029C0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27673E15">
          <v:shape id="_x0000_i1031" type="#_x0000_t75" style="width:312.7pt;height:139.05pt" o:ole="">
            <v:imagedata r:id="rId23" o:title=""/>
          </v:shape>
          <o:OLEObject Type="Embed" ProgID="Visio.Drawing.11" ShapeID="_x0000_i1031" DrawAspect="Content" ObjectID="_1660809877" r:id="rId24"/>
        </w:object>
      </w:r>
    </w:p>
    <w:p w14:paraId="0F28E0D6" w14:textId="2B89C86D"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.2-1</w:t>
      </w:r>
      <w:r w:rsidRPr="000B0EAC">
        <w:rPr>
          <w:lang w:val="en-US" w:eastAsia="ko-KR"/>
        </w:rPr>
        <w:t xml:space="preserve"> Initial condition</w:t>
      </w:r>
    </w:p>
    <w:p w14:paraId="2E4623DF"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53DAE958" w14:textId="3B6AAF0F"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Subscription:</w:t>
      </w:r>
    </w:p>
    <w:p w14:paraId="1036ABD0" w14:textId="0466F708"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UE A1 and A4 have subscription to slice M.</w:t>
      </w:r>
    </w:p>
    <w:p w14:paraId="1C6A120C" w14:textId="18285B6E"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UE A2 and A4 have subscription to slice N.</w:t>
      </w:r>
    </w:p>
    <w:p w14:paraId="2C4314C7" w14:textId="1CCB0140"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A3 has subscription to slice O. </w:t>
      </w:r>
    </w:p>
    <w:p w14:paraId="2480D589" w14:textId="0BE1FC89"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D8CA7EE" w14:textId="14CA9177"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E-UTRA is configured to serve slice M, e.g. for general eMBB services, including a slice for IMS service.</w:t>
      </w:r>
    </w:p>
    <w:p w14:paraId="18135A63" w14:textId="1A8ECBFA" w:rsidR="000B0EAC" w:rsidRPr="000B0EAC" w:rsidRDefault="00291D0E" w:rsidP="00A544DC">
      <w:pPr>
        <w:pStyle w:val="B2"/>
        <w:rPr>
          <w:rFonts w:eastAsia="새굴림"/>
          <w:lang w:val="en-US" w:eastAsia="ko-KR"/>
        </w:rPr>
      </w:pPr>
      <w:r>
        <w:rPr>
          <w:lang w:val="en-US" w:eastAsia="ko-KR"/>
        </w:rPr>
        <w:t>-</w:t>
      </w:r>
      <w:r>
        <w:rPr>
          <w:lang w:val="en-US" w:eastAsia="ko-KR"/>
        </w:rPr>
        <w:tab/>
      </w:r>
      <w:r w:rsidR="000B0EAC" w:rsidRPr="000B0EAC">
        <w:rPr>
          <w:lang w:val="en-US" w:eastAsia="ko-KR"/>
        </w:rPr>
        <w:t xml:space="preserve">NR is configured to serve slice N and O, e.g. for URLLC or V2X. Due to demanding requirements of V2X application, V2X application providers (e.g. OEM) requests to use only NR for slice O. </w:t>
      </w:r>
    </w:p>
    <w:p w14:paraId="62712034" w14:textId="5FDACE4B" w:rsidR="000B0EAC" w:rsidRPr="000B0EAC" w:rsidRDefault="000B0EAC" w:rsidP="000B0EAC">
      <w:pPr>
        <w:rPr>
          <w:rFonts w:ascii="Arial" w:eastAsia="새굴림" w:hAnsi="Arial"/>
          <w:szCs w:val="24"/>
          <w:lang w:val="en-US" w:eastAsia="ko-KR"/>
        </w:rPr>
      </w:pPr>
      <w:r w:rsidRPr="000B0EAC">
        <w:rPr>
          <w:lang w:val="en-US" w:eastAsia="ko-KR"/>
        </w:rPr>
        <w:t xml:space="preserve">Frequency used for E-UTRA and NR can be same or different. For example, when DSS is used, same frequency is used for both E-UTRA and NR, but in different time slots. </w:t>
      </w:r>
    </w:p>
    <w:p w14:paraId="28ED487A" w14:textId="68290523" w:rsidR="000B0EAC" w:rsidRPr="000B0EAC" w:rsidRDefault="000B0EAC" w:rsidP="00A544DC">
      <w:pPr>
        <w:pStyle w:val="3"/>
      </w:pPr>
      <w:bookmarkStart w:id="68" w:name="_Toc50029822"/>
      <w:r w:rsidRPr="000B0EAC">
        <w:t>5.</w:t>
      </w:r>
      <w:r w:rsidR="00E420C7">
        <w:t>4</w:t>
      </w:r>
      <w:r w:rsidRPr="000B0EAC">
        <w:t>.3</w:t>
      </w:r>
      <w:r w:rsidRPr="000B0EAC">
        <w:tab/>
        <w:t>Service Flows</w:t>
      </w:r>
      <w:bookmarkEnd w:id="68"/>
    </w:p>
    <w:p w14:paraId="32024524" w14:textId="77777777" w:rsidR="000B0EAC" w:rsidRPr="000B0EAC" w:rsidRDefault="000B0EAC">
      <w:pPr>
        <w:rPr>
          <w:lang w:val="en-US" w:eastAsia="ko-KR"/>
        </w:rPr>
      </w:pPr>
      <w:r w:rsidRPr="000B0EAC">
        <w:rPr>
          <w:lang w:val="en-US" w:eastAsia="ko-KR"/>
        </w:rPr>
        <w:t>Following is an example service flow based on the setting in previous section:</w:t>
      </w:r>
    </w:p>
    <w:p w14:paraId="1C23413C"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After power-on, UE A1, A2, A3 and A4 start searching for cells. </w:t>
      </w:r>
    </w:p>
    <w:p w14:paraId="0F8A5565" w14:textId="77777777"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UE A1, A2, A3 and A4 start registration in the found cells.</w:t>
      </w:r>
    </w:p>
    <w:p w14:paraId="48FAB8D1" w14:textId="77777777" w:rsidR="000B0EAC" w:rsidRPr="000B0EAC" w:rsidRDefault="000B0EAC" w:rsidP="00A544DC">
      <w:pPr>
        <w:pStyle w:val="B1"/>
        <w:rPr>
          <w:lang w:val="en-US" w:eastAsia="ko-KR"/>
        </w:rPr>
      </w:pPr>
      <w:r w:rsidRPr="000B0EAC">
        <w:rPr>
          <w:lang w:val="en-US" w:eastAsia="ko-KR"/>
        </w:rPr>
        <w:lastRenderedPageBreak/>
        <w:t>-</w:t>
      </w:r>
      <w:r w:rsidRPr="000B0EAC">
        <w:rPr>
          <w:lang w:val="en-US" w:eastAsia="ko-KR"/>
        </w:rPr>
        <w:tab/>
        <w:t>Depending on factors such as e.g., use of Dual Connectivity, priorities of network slices, different UEs may camp on different RATs. For example, for UE A1 which has subscription to only Slice M, the UE A1 may camp on E-UTRA.</w:t>
      </w:r>
    </w:p>
    <w:p w14:paraId="5590FB72" w14:textId="77777777"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Based on the various inputs, for the transport of user traffic for a network slice, the RAT and radio resources can be configured. For example, when user traffic for Slice M is generated for UE A4, the network may configure E-UTRA resource for the UE to deliver the traffic. For this UE A4, when user traffic for Slice N is generated, the network may configure NR resource for the UE. When both NR and E-UTRA resource are configured, the user traffic for the network slice only flows over the allowed RATs. </w:t>
      </w:r>
    </w:p>
    <w:p w14:paraId="672C4BE6" w14:textId="24E1BBF0"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When service policy changes, e.g. when slice M is now set to use NR instead of E-UTRA, UEs camp NR cells instead of E-UTRA cells. For a UE with ongoing active communication, handover occurs to move the UE from E-UTRA to NR. </w:t>
      </w:r>
    </w:p>
    <w:p w14:paraId="2968A7EC" w14:textId="02F3A74E" w:rsidR="000B0EAC" w:rsidRPr="000B0EAC" w:rsidRDefault="000B0EAC" w:rsidP="00A544DC">
      <w:pPr>
        <w:pStyle w:val="3"/>
      </w:pPr>
      <w:bookmarkStart w:id="69" w:name="_Toc50029823"/>
      <w:r w:rsidRPr="000B0EAC">
        <w:t>5.</w:t>
      </w:r>
      <w:r w:rsidR="00E420C7">
        <w:t>4</w:t>
      </w:r>
      <w:r w:rsidRPr="000B0EAC">
        <w:t>.4</w:t>
      </w:r>
      <w:r w:rsidRPr="000B0EAC">
        <w:tab/>
        <w:t>Post-conditions</w:t>
      </w:r>
      <w:bookmarkEnd w:id="69"/>
    </w:p>
    <w:p w14:paraId="2EFEDBC2" w14:textId="235E74A4" w:rsidR="000B0EAC" w:rsidRPr="000B0EAC" w:rsidRDefault="000B0EAC">
      <w:pPr>
        <w:rPr>
          <w:lang w:val="en-US" w:eastAsia="ko-KR"/>
        </w:rPr>
      </w:pPr>
      <w:r w:rsidRPr="000B0EAC">
        <w:rPr>
          <w:rFonts w:hint="eastAsia"/>
          <w:lang w:val="en-US" w:eastAsia="ko-KR"/>
        </w:rPr>
        <w:t>Following figure 5.</w:t>
      </w:r>
      <w:r w:rsidR="00E420C7">
        <w:rPr>
          <w:lang w:val="en-US" w:eastAsia="ko-KR"/>
        </w:rPr>
        <w:t>4</w:t>
      </w:r>
      <w:r w:rsidRPr="000B0EAC">
        <w:rPr>
          <w:rFonts w:hint="eastAsia"/>
          <w:lang w:val="en-US" w:eastAsia="ko-KR"/>
        </w:rPr>
        <w:t>.4</w:t>
      </w:r>
      <w:r w:rsidRPr="000B0EAC">
        <w:rPr>
          <w:lang w:val="en-US" w:eastAsia="ko-KR"/>
        </w:rPr>
        <w:t>-</w:t>
      </w:r>
      <w:r w:rsidRPr="000B0EAC">
        <w:rPr>
          <w:rFonts w:hint="eastAsia"/>
          <w:lang w:val="en-US" w:eastAsia="ko-KR"/>
        </w:rPr>
        <w:t>1</w:t>
      </w:r>
      <w:r w:rsidRPr="000B0EAC">
        <w:rPr>
          <w:lang w:val="en-US" w:eastAsia="ko-KR"/>
        </w:rPr>
        <w:t xml:space="preserve"> shows the status at the end of service flow. For the transport of user traffic, UE A1 is served by E-UTRA, UE A2 and A3 are served by NR. UE A4 may camp on either E-UTRA or NR during Idle mode and be configured with E-UTRA, NR or both depending on the active application during Connected mode.</w:t>
      </w:r>
    </w:p>
    <w:p w14:paraId="02415ED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3EC58099">
          <v:shape id="_x0000_i1032" type="#_x0000_t75" style="width:312.7pt;height:139.05pt" o:ole="">
            <v:imagedata r:id="rId25" o:title=""/>
          </v:shape>
          <o:OLEObject Type="Embed" ProgID="Visio.Drawing.11" ShapeID="_x0000_i1032" DrawAspect="Content" ObjectID="_1660809878" r:id="rId26"/>
        </w:object>
      </w:r>
    </w:p>
    <w:p w14:paraId="20E0553E" w14:textId="79AD73D1"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w:t>
      </w:r>
      <w:r w:rsidRPr="000B0EAC">
        <w:rPr>
          <w:lang w:val="en-US" w:eastAsia="ko-KR"/>
        </w:rPr>
        <w:t>4</w:t>
      </w:r>
      <w:r w:rsidRPr="000B0EAC">
        <w:rPr>
          <w:rFonts w:hint="eastAsia"/>
          <w:lang w:val="en-US" w:eastAsia="ko-KR"/>
        </w:rPr>
        <w:t>-1</w:t>
      </w:r>
      <w:r w:rsidRPr="000B0EAC">
        <w:rPr>
          <w:lang w:val="en-US" w:eastAsia="ko-KR"/>
        </w:rPr>
        <w:t xml:space="preserve"> End result</w:t>
      </w:r>
    </w:p>
    <w:p w14:paraId="5932FE05" w14:textId="77777777" w:rsidR="000B0EAC" w:rsidRPr="000B0EAC" w:rsidRDefault="000B0EAC" w:rsidP="000B0EAC">
      <w:pPr>
        <w:rPr>
          <w:rFonts w:ascii="Arial" w:eastAsia="새굴림" w:hAnsi="Arial"/>
          <w:szCs w:val="24"/>
          <w:lang w:val="en-US" w:eastAsia="ko-KR"/>
        </w:rPr>
      </w:pPr>
    </w:p>
    <w:p w14:paraId="1447F623" w14:textId="0E411AA1" w:rsidR="000B0EAC" w:rsidRPr="000B0EAC" w:rsidRDefault="000B0EAC" w:rsidP="00A544DC">
      <w:pPr>
        <w:pStyle w:val="3"/>
      </w:pPr>
      <w:bookmarkStart w:id="70" w:name="_Toc50029824"/>
      <w:r w:rsidRPr="000B0EAC">
        <w:t>5.</w:t>
      </w:r>
      <w:r w:rsidR="00E420C7">
        <w:t>4</w:t>
      </w:r>
      <w:r w:rsidRPr="000B0EAC">
        <w:t>.5</w:t>
      </w:r>
      <w:r w:rsidRPr="000B0EAC">
        <w:tab/>
        <w:t>Existing features partly or fully covering the use case functionality</w:t>
      </w:r>
      <w:bookmarkEnd w:id="70"/>
    </w:p>
    <w:p w14:paraId="27BA5AE8" w14:textId="77777777" w:rsidR="000B0EAC" w:rsidRPr="000B0EAC" w:rsidRDefault="000B0EAC" w:rsidP="000B0EAC">
      <w:pPr>
        <w:rPr>
          <w:rFonts w:ascii="Arial" w:eastAsia="새굴림" w:hAnsi="Arial"/>
          <w:szCs w:val="24"/>
          <w:lang w:val="en-US" w:eastAsia="ko-KR"/>
        </w:rPr>
      </w:pPr>
    </w:p>
    <w:p w14:paraId="333E46FB" w14:textId="37A53140" w:rsidR="000B0EAC" w:rsidRPr="000B0EAC" w:rsidRDefault="000B0EAC" w:rsidP="00A544DC">
      <w:pPr>
        <w:pStyle w:val="3"/>
      </w:pPr>
      <w:bookmarkStart w:id="71" w:name="_Toc50029825"/>
      <w:r w:rsidRPr="000B0EAC">
        <w:t>5.</w:t>
      </w:r>
      <w:r w:rsidR="00E420C7">
        <w:t>4</w:t>
      </w:r>
      <w:r w:rsidRPr="000B0EAC">
        <w:t>.6</w:t>
      </w:r>
      <w:r w:rsidRPr="000B0EAC">
        <w:tab/>
        <w:t>Potential New Requirements needed to support the use case</w:t>
      </w:r>
      <w:bookmarkEnd w:id="71"/>
    </w:p>
    <w:p w14:paraId="7735D6B5" w14:textId="77777777" w:rsidR="000B0EAC" w:rsidRPr="000B0EAC" w:rsidRDefault="000B0EAC">
      <w:pPr>
        <w:rPr>
          <w:lang w:val="en-US" w:eastAsia="ko-KR"/>
        </w:rPr>
      </w:pPr>
      <w:r w:rsidRPr="000B0EAC">
        <w:rPr>
          <w:rFonts w:hint="eastAsia"/>
          <w:lang w:val="en-US" w:eastAsia="ko-KR"/>
        </w:rPr>
        <w:t xml:space="preserve">Following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p>
    <w:p w14:paraId="677AE18D" w14:textId="2B1D6234" w:rsidR="000B0EAC" w:rsidRPr="000B0EAC" w:rsidRDefault="00E420C7" w:rsidP="00A544DC">
      <w:pPr>
        <w:rPr>
          <w:color w:val="0070C0"/>
          <w:lang w:val="en-US" w:eastAsia="ko-KR"/>
        </w:rPr>
      </w:pPr>
      <w:r>
        <w:rPr>
          <w:lang w:val="en-US" w:eastAsia="ko-KR"/>
        </w:rPr>
        <w:t>[PR.5.4.6-1]</w:t>
      </w:r>
      <w:r>
        <w:rPr>
          <w:lang w:val="en-US" w:eastAsia="ko-KR"/>
        </w:rPr>
        <w:tab/>
      </w:r>
      <w:r w:rsidR="000B0EAC" w:rsidRPr="000B0EAC">
        <w:rPr>
          <w:lang w:val="en-US" w:eastAsia="ko-KR"/>
        </w:rPr>
        <w:t xml:space="preserve">3GPP system shall support a third party to indicate which specific RATs are allowed for a network slice. </w:t>
      </w:r>
    </w:p>
    <w:p w14:paraId="702BCB8A" w14:textId="5F572567" w:rsidR="000B0EAC" w:rsidRPr="000B0EAC" w:rsidRDefault="00E420C7" w:rsidP="00A544DC">
      <w:pPr>
        <w:rPr>
          <w:lang w:val="en-US" w:eastAsia="ko-KR"/>
        </w:rPr>
      </w:pPr>
      <w:r>
        <w:rPr>
          <w:lang w:val="en-US" w:eastAsia="ko-KR"/>
        </w:rPr>
        <w:t>[PR.5.4.6-2]</w:t>
      </w:r>
      <w:r>
        <w:rPr>
          <w:lang w:val="en-US" w:eastAsia="ko-KR"/>
        </w:rPr>
        <w:tab/>
      </w:r>
      <w:r w:rsidR="000B0EAC" w:rsidRPr="000B0EAC">
        <w:rPr>
          <w:lang w:val="en-US" w:eastAsia="ko-KR"/>
        </w:rPr>
        <w:t xml:space="preserve">3GPP system shall support a mechanism to route user traffic over RATs which are allowed for the network slice. </w:t>
      </w:r>
    </w:p>
    <w:p w14:paraId="5B2C6DDC" w14:textId="3EF42B65" w:rsidR="000B0EAC" w:rsidRPr="000B0EAC" w:rsidRDefault="00E420C7" w:rsidP="00A544DC">
      <w:pPr>
        <w:rPr>
          <w:lang w:val="en-US" w:eastAsia="ko-KR"/>
        </w:rPr>
      </w:pPr>
      <w:r>
        <w:rPr>
          <w:lang w:val="en-US" w:eastAsia="ko-KR"/>
        </w:rPr>
        <w:t>[PR.5.4.6-3]</w:t>
      </w:r>
      <w:r>
        <w:rPr>
          <w:lang w:val="en-US" w:eastAsia="ko-KR"/>
        </w:rPr>
        <w:tab/>
      </w:r>
      <w:r w:rsidR="000B0EAC" w:rsidRPr="000B0EAC">
        <w:rPr>
          <w:lang w:val="en-US" w:eastAsia="ko-KR"/>
        </w:rPr>
        <w:t xml:space="preserve">3GPP system shall minimize signaling exchange and service interruption when there is a change in the allowed radio resources (e.g. RATs) for a network slice. </w:t>
      </w:r>
    </w:p>
    <w:p w14:paraId="3C00AF7E" w14:textId="7EF5128B" w:rsidR="000B0EAC" w:rsidRDefault="000B0EAC" w:rsidP="00F94E05"/>
    <w:p w14:paraId="0373D2FC" w14:textId="0EEA5765" w:rsidR="005C7484" w:rsidRPr="005C7484" w:rsidRDefault="00E420C7" w:rsidP="00A544DC">
      <w:pPr>
        <w:pStyle w:val="2"/>
      </w:pPr>
      <w:bookmarkStart w:id="72" w:name="_Toc50029826"/>
      <w:r>
        <w:t>5.5</w:t>
      </w:r>
      <w:r w:rsidR="005C7484" w:rsidRPr="005C7484">
        <w:tab/>
        <w:t>Use case on access to slices when roaming</w:t>
      </w:r>
      <w:bookmarkEnd w:id="72"/>
    </w:p>
    <w:p w14:paraId="0D71B809" w14:textId="7B28D31B" w:rsidR="005C7484" w:rsidRPr="005C7484" w:rsidRDefault="00E420C7" w:rsidP="00A544DC">
      <w:pPr>
        <w:pStyle w:val="3"/>
      </w:pPr>
      <w:bookmarkStart w:id="73" w:name="_Toc50029827"/>
      <w:r>
        <w:t>5</w:t>
      </w:r>
      <w:r w:rsidR="005C7484" w:rsidRPr="005C7484">
        <w:t>.</w:t>
      </w:r>
      <w:r>
        <w:t>5</w:t>
      </w:r>
      <w:r w:rsidR="005C7484" w:rsidRPr="005C7484">
        <w:t>.1</w:t>
      </w:r>
      <w:r w:rsidR="005C7484" w:rsidRPr="005C7484">
        <w:tab/>
        <w:t>Description</w:t>
      </w:r>
      <w:bookmarkEnd w:id="73"/>
    </w:p>
    <w:p w14:paraId="5EADE45E" w14:textId="77777777" w:rsidR="005C7484" w:rsidRPr="005C7484" w:rsidRDefault="005C7484">
      <w:r w:rsidRPr="005C7484">
        <w:t xml:space="preserve">A UE subscribes to multiple network slices from its home operator.  The home operator has agreements with various other operators to support the same slices for roaming UEs.  In this case, the most preferred VPLMN in a specific area </w:t>
      </w:r>
      <w:r w:rsidRPr="005C7484">
        <w:lastRenderedPageBreak/>
        <w:t>does not support all the needed slice; however, a second VPLMN does support the slice not available in the most preferred VPLMN. In this case, the home operator can provide the necessary information to allow the UE to use the second VPLMN to obtain the service available on that network slice, while otherwise being served by the most preferred VPLMN. Figure x.1.1-1 illustrates the scenario.</w:t>
      </w:r>
    </w:p>
    <w:p w14:paraId="501EE5B4" w14:textId="76467EA8" w:rsidR="005C7484" w:rsidRPr="005C7484" w:rsidRDefault="005C7484" w:rsidP="005C7484">
      <w:pPr>
        <w:jc w:val="center"/>
        <w:rPr>
          <w:rFonts w:eastAsia="맑은 고딕"/>
          <w:lang w:val="en-US" w:eastAsia="ko-KR"/>
        </w:rPr>
      </w:pPr>
      <w:r w:rsidRPr="005C7484">
        <w:rPr>
          <w:rFonts w:eastAsia="맑은 고딕"/>
          <w:noProof/>
          <w:lang w:val="en-US" w:eastAsia="ko-KR"/>
        </w:rPr>
        <w:drawing>
          <wp:inline distT="0" distB="0" distL="0" distR="0" wp14:anchorId="7177292F" wp14:editId="1A9F8F3B">
            <wp:extent cx="3991610" cy="2425065"/>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91610" cy="2425065"/>
                    </a:xfrm>
                    <a:prstGeom prst="rect">
                      <a:avLst/>
                    </a:prstGeom>
                    <a:noFill/>
                    <a:ln>
                      <a:noFill/>
                    </a:ln>
                  </pic:spPr>
                </pic:pic>
              </a:graphicData>
            </a:graphic>
          </wp:inline>
        </w:drawing>
      </w:r>
    </w:p>
    <w:p w14:paraId="4C5F1863" w14:textId="5566573D" w:rsidR="005C7484" w:rsidRPr="005C7484" w:rsidRDefault="005C7484" w:rsidP="00A544DC">
      <w:pPr>
        <w:pStyle w:val="TF"/>
        <w:rPr>
          <w:lang w:val="en-US" w:eastAsia="ko-KR"/>
        </w:rPr>
      </w:pPr>
      <w:r w:rsidRPr="005C7484">
        <w:rPr>
          <w:lang w:val="en-US" w:eastAsia="ko-KR"/>
        </w:rPr>
        <w:t xml:space="preserve">Figure </w:t>
      </w:r>
      <w:r w:rsidR="00E420C7">
        <w:rPr>
          <w:lang w:val="en-US" w:eastAsia="ko-KR"/>
        </w:rPr>
        <w:t>5</w:t>
      </w:r>
      <w:r w:rsidRPr="005C7484">
        <w:rPr>
          <w:lang w:val="en-US" w:eastAsia="ko-KR"/>
        </w:rPr>
        <w:t>.</w:t>
      </w:r>
      <w:r w:rsidR="00E420C7">
        <w:rPr>
          <w:lang w:val="en-US" w:eastAsia="ko-KR"/>
        </w:rPr>
        <w:t>5</w:t>
      </w:r>
      <w:r w:rsidRPr="005C7484">
        <w:rPr>
          <w:lang w:val="en-US" w:eastAsia="ko-KR"/>
        </w:rPr>
        <w:t>.1-1: roaming UE with service on network slices available on different networks</w:t>
      </w:r>
    </w:p>
    <w:p w14:paraId="77375A50" w14:textId="77777777" w:rsidR="005C7484" w:rsidRPr="005C7484" w:rsidRDefault="005C7484" w:rsidP="005C7484">
      <w:pPr>
        <w:rPr>
          <w:rFonts w:eastAsia="Calibri"/>
        </w:rPr>
      </w:pPr>
    </w:p>
    <w:p w14:paraId="2190B2CA" w14:textId="3C6FCE5C" w:rsidR="005C7484" w:rsidRPr="005C7484" w:rsidRDefault="00E420C7" w:rsidP="00A544DC">
      <w:pPr>
        <w:pStyle w:val="3"/>
      </w:pPr>
      <w:bookmarkStart w:id="74" w:name="_Toc50029828"/>
      <w:r>
        <w:t>5</w:t>
      </w:r>
      <w:r w:rsidR="005C7484" w:rsidRPr="005C7484">
        <w:t>.</w:t>
      </w:r>
      <w:r>
        <w:t>5</w:t>
      </w:r>
      <w:r w:rsidR="005C7484" w:rsidRPr="005C7484">
        <w:t>.2</w:t>
      </w:r>
      <w:r w:rsidR="005C7484" w:rsidRPr="005C7484">
        <w:tab/>
        <w:t>Pre-conditions</w:t>
      </w:r>
      <w:bookmarkEnd w:id="74"/>
    </w:p>
    <w:p w14:paraId="4727AF72" w14:textId="77777777" w:rsidR="005C7484" w:rsidRPr="005C7484" w:rsidRDefault="005C7484">
      <w:pPr>
        <w:rPr>
          <w:rFonts w:eastAsia="Calibri"/>
        </w:rPr>
      </w:pPr>
      <w:r w:rsidRPr="005C7484">
        <w:t>In this scenario, the UE A is roaming in an area covered by 2 VPLMNs, Network A and Network B. UE A subscribes to services using slices M and N in its home network, even though these slices are not offered by the same network in the visited area. Network A is the most preferred VPLMN in this area.</w:t>
      </w:r>
    </w:p>
    <w:p w14:paraId="58828DDE" w14:textId="09A4330E" w:rsidR="005C7484" w:rsidRPr="005C7484" w:rsidRDefault="00E420C7" w:rsidP="00A544DC">
      <w:pPr>
        <w:pStyle w:val="3"/>
      </w:pPr>
      <w:bookmarkStart w:id="75" w:name="_Toc50029829"/>
      <w:r>
        <w:t>5</w:t>
      </w:r>
      <w:r w:rsidR="005C7484" w:rsidRPr="005C7484">
        <w:t>.</w:t>
      </w:r>
      <w:r>
        <w:t>5</w:t>
      </w:r>
      <w:r w:rsidR="005C7484" w:rsidRPr="005C7484">
        <w:t>.3</w:t>
      </w:r>
      <w:r w:rsidR="005C7484" w:rsidRPr="005C7484">
        <w:tab/>
        <w:t>Service Flows</w:t>
      </w:r>
      <w:bookmarkEnd w:id="75"/>
    </w:p>
    <w:p w14:paraId="2389553E" w14:textId="77777777" w:rsidR="005C7484" w:rsidRPr="005C7484" w:rsidRDefault="005C7484">
      <w:r w:rsidRPr="005C7484">
        <w:t>When UE A first enters the visited area, it registers with Network A and can uses services from slice N.</w:t>
      </w:r>
    </w:p>
    <w:p w14:paraId="6697EBF6" w14:textId="77777777" w:rsidR="005C7484" w:rsidRPr="005C7484" w:rsidRDefault="005C7484">
      <w:r w:rsidRPr="005C7484">
        <w:t>At a later time (T2), the user decides to activate a service that needs slice M. The UE, detecting that slice M is not available on Network A, looks for the network that provides the slice. The UE registers on Network B and the user is able to use the service of slice M.</w:t>
      </w:r>
    </w:p>
    <w:p w14:paraId="6D441E4C" w14:textId="77777777" w:rsidR="005C7484" w:rsidRPr="005C7484" w:rsidRDefault="005C7484">
      <w:pPr>
        <w:rPr>
          <w:rFonts w:eastAsia="Calibri"/>
        </w:rPr>
      </w:pPr>
      <w:r w:rsidRPr="005C7484">
        <w:t>When the service concludes and slice M is no longer needed (T3), the UE returns to Network A.</w:t>
      </w:r>
    </w:p>
    <w:p w14:paraId="694B32F5" w14:textId="33B77F99" w:rsidR="005C7484" w:rsidRPr="005C7484" w:rsidRDefault="00E420C7" w:rsidP="00A544DC">
      <w:pPr>
        <w:pStyle w:val="3"/>
      </w:pPr>
      <w:bookmarkStart w:id="76" w:name="_Toc50029830"/>
      <w:r>
        <w:t>5</w:t>
      </w:r>
      <w:r w:rsidR="005C7484" w:rsidRPr="005C7484">
        <w:t>.</w:t>
      </w:r>
      <w:r>
        <w:t>5</w:t>
      </w:r>
      <w:r w:rsidR="005C7484" w:rsidRPr="005C7484">
        <w:t>.4</w:t>
      </w:r>
      <w:r w:rsidR="005C7484" w:rsidRPr="005C7484">
        <w:tab/>
        <w:t>Post-conditions</w:t>
      </w:r>
      <w:bookmarkEnd w:id="76"/>
    </w:p>
    <w:p w14:paraId="04EEC9D5" w14:textId="7123743B" w:rsidR="005C7484" w:rsidRPr="005C7484" w:rsidRDefault="005C7484">
      <w:pPr>
        <w:rPr>
          <w:rFonts w:eastAsia="Calibri"/>
        </w:rPr>
      </w:pPr>
      <w:r w:rsidRPr="005C7484">
        <w:t xml:space="preserve">The user is able to access all their subscribed services while roaming, even </w:t>
      </w:r>
      <w:r w:rsidR="00B32C20" w:rsidRPr="005C7484">
        <w:t>though</w:t>
      </w:r>
      <w:r w:rsidRPr="005C7484">
        <w:t xml:space="preserve"> the needed slices are not available on a single VPLMN.</w:t>
      </w:r>
    </w:p>
    <w:p w14:paraId="57C1A846" w14:textId="39C6B896" w:rsidR="005C7484" w:rsidRPr="005C7484" w:rsidRDefault="00E420C7" w:rsidP="00A544DC">
      <w:pPr>
        <w:pStyle w:val="3"/>
      </w:pPr>
      <w:bookmarkStart w:id="77" w:name="_Toc50029831"/>
      <w:r>
        <w:t>5</w:t>
      </w:r>
      <w:r w:rsidR="005C7484" w:rsidRPr="005C7484">
        <w:t>.</w:t>
      </w:r>
      <w:r>
        <w:t>5</w:t>
      </w:r>
      <w:r w:rsidR="005C7484" w:rsidRPr="005C7484">
        <w:t>.5</w:t>
      </w:r>
      <w:r w:rsidR="005C7484" w:rsidRPr="005C7484">
        <w:tab/>
        <w:t>Existing features partly or fully covering the use case functionality</w:t>
      </w:r>
      <w:bookmarkEnd w:id="77"/>
    </w:p>
    <w:p w14:paraId="3B61729A" w14:textId="77777777" w:rsidR="005C7484" w:rsidRPr="005C7484" w:rsidRDefault="005C7484">
      <w:pPr>
        <w:rPr>
          <w:rFonts w:eastAsia="Calibri"/>
        </w:rPr>
      </w:pPr>
      <w:r w:rsidRPr="005C7484">
        <w:t>Roaming and slice access work as usual, with the addition of being able to change VPLMNs to gain access to a slice not available on the most preferred VPLMN.</w:t>
      </w:r>
    </w:p>
    <w:p w14:paraId="24764A60" w14:textId="7E08AB5F" w:rsidR="005C7484" w:rsidRPr="005C7484" w:rsidRDefault="00E420C7" w:rsidP="00A544DC">
      <w:pPr>
        <w:pStyle w:val="3"/>
      </w:pPr>
      <w:bookmarkStart w:id="78" w:name="_Toc50029832"/>
      <w:r>
        <w:t>5</w:t>
      </w:r>
      <w:r w:rsidR="005C7484" w:rsidRPr="005C7484">
        <w:t>.</w:t>
      </w:r>
      <w:r>
        <w:t>5</w:t>
      </w:r>
      <w:r w:rsidR="005C7484" w:rsidRPr="005C7484">
        <w:t>.6</w:t>
      </w:r>
      <w:r w:rsidR="005C7484" w:rsidRPr="005C7484">
        <w:tab/>
        <w:t>Potential New Requirements needed to support the use case</w:t>
      </w:r>
      <w:bookmarkEnd w:id="78"/>
    </w:p>
    <w:p w14:paraId="691002D7" w14:textId="4E70101F" w:rsidR="005C7484" w:rsidRPr="005C7484" w:rsidRDefault="005C7484">
      <w:r w:rsidRPr="005C7484">
        <w:t>[PR</w:t>
      </w:r>
      <w:r w:rsidR="00E420C7">
        <w:t>.5</w:t>
      </w:r>
      <w:r w:rsidRPr="005C7484">
        <w:t>.</w:t>
      </w:r>
      <w:r w:rsidR="00E420C7">
        <w:t>5</w:t>
      </w:r>
      <w:r w:rsidRPr="005C7484">
        <w:t>.6.1]  When a roaming UE requires a network slice not offered by the serving network but available in the area from another network, the HPLMN shall  be able to steer the UE to the other network and back to the previous network when the network slice is no longer in use.</w:t>
      </w:r>
    </w:p>
    <w:p w14:paraId="1AD5545C" w14:textId="4E1D6712" w:rsidR="005C7484" w:rsidRDefault="005C7484" w:rsidP="00A544DC">
      <w:pPr>
        <w:pStyle w:val="EditorsNote"/>
      </w:pPr>
      <w:r w:rsidRPr="005C7484">
        <w:t xml:space="preserve">Editor’s </w:t>
      </w:r>
      <w:r w:rsidR="00F27D2E">
        <w:t>N</w:t>
      </w:r>
      <w:r w:rsidRPr="005C7484">
        <w:t>ote:</w:t>
      </w:r>
      <w:r w:rsidR="00F27D2E">
        <w:tab/>
      </w:r>
      <w:r w:rsidRPr="005C7484">
        <w:t>The requirement is FFS.</w:t>
      </w:r>
    </w:p>
    <w:p w14:paraId="7D86448B" w14:textId="3075B1D0" w:rsidR="000B0EAC" w:rsidRDefault="000B0EAC" w:rsidP="00F94E05"/>
    <w:p w14:paraId="057E5BA0" w14:textId="20F4FE0F" w:rsidR="005C7484" w:rsidRPr="005C7484" w:rsidRDefault="00672C70" w:rsidP="00A544DC">
      <w:pPr>
        <w:pStyle w:val="2"/>
      </w:pPr>
      <w:bookmarkStart w:id="79" w:name="_Toc50029833"/>
      <w:r>
        <w:lastRenderedPageBreak/>
        <w:t>5</w:t>
      </w:r>
      <w:r w:rsidR="005C7484" w:rsidRPr="005C7484">
        <w:t>.</w:t>
      </w:r>
      <w:r>
        <w:t>6</w:t>
      </w:r>
      <w:r w:rsidR="005C7484" w:rsidRPr="005C7484">
        <w:tab/>
        <w:t>Simultaneous access to multiple slices on different VPLMNs</w:t>
      </w:r>
      <w:bookmarkEnd w:id="79"/>
    </w:p>
    <w:p w14:paraId="5B8DADB0" w14:textId="20BE7F5E" w:rsidR="005C7484" w:rsidRPr="005C7484" w:rsidRDefault="00672C70" w:rsidP="00A544DC">
      <w:pPr>
        <w:pStyle w:val="3"/>
      </w:pPr>
      <w:bookmarkStart w:id="80" w:name="_Toc50029834"/>
      <w:r>
        <w:t>5</w:t>
      </w:r>
      <w:r w:rsidR="005C7484" w:rsidRPr="005C7484">
        <w:t>.</w:t>
      </w:r>
      <w:r>
        <w:t>6</w:t>
      </w:r>
      <w:r w:rsidR="005C7484" w:rsidRPr="005C7484">
        <w:t>.1</w:t>
      </w:r>
      <w:r w:rsidR="005C7484" w:rsidRPr="005C7484">
        <w:tab/>
        <w:t>Description</w:t>
      </w:r>
      <w:bookmarkEnd w:id="80"/>
    </w:p>
    <w:p w14:paraId="654D2B5A" w14:textId="77777777" w:rsidR="005C7484" w:rsidRPr="005C7484" w:rsidRDefault="005C7484">
      <w:pPr>
        <w:rPr>
          <w:rFonts w:eastAsia="Calibri"/>
        </w:rPr>
      </w:pPr>
      <w:r w:rsidRPr="005C7484">
        <w:t>A UE has access to multiple network slices when on the HPLMN. When the UE is roaming and the VPLMN the UE is currently registered on only provides a subset of the network slices that the UE needs to use, the UE can connect to another VPLMN at the same time to access the other slices.</w:t>
      </w:r>
    </w:p>
    <w:p w14:paraId="5C85038B" w14:textId="6A60BCAF" w:rsidR="005C7484" w:rsidRPr="005C7484" w:rsidRDefault="00672C70" w:rsidP="00A544DC">
      <w:pPr>
        <w:pStyle w:val="3"/>
      </w:pPr>
      <w:bookmarkStart w:id="81" w:name="_Toc50029835"/>
      <w:r>
        <w:t>5</w:t>
      </w:r>
      <w:r w:rsidR="005C7484" w:rsidRPr="005C7484">
        <w:t>.</w:t>
      </w:r>
      <w:r>
        <w:t>6</w:t>
      </w:r>
      <w:r w:rsidR="005C7484" w:rsidRPr="005C7484">
        <w:t>.2</w:t>
      </w:r>
      <w:r w:rsidR="005C7484" w:rsidRPr="005C7484">
        <w:tab/>
        <w:t>Pre-conditions</w:t>
      </w:r>
      <w:bookmarkEnd w:id="81"/>
    </w:p>
    <w:p w14:paraId="75E5E241" w14:textId="77777777" w:rsidR="005C7484" w:rsidRPr="005C7484" w:rsidRDefault="005C7484" w:rsidP="00A544DC">
      <w:pPr>
        <w:pStyle w:val="B1"/>
        <w:rPr>
          <w:lang w:eastAsia="zh-CN"/>
        </w:rPr>
      </w:pPr>
      <w:r w:rsidRPr="005C7484">
        <w:rPr>
          <w:lang w:eastAsia="zh-CN"/>
        </w:rPr>
        <w:t>-</w:t>
      </w:r>
      <w:r w:rsidRPr="005C7484">
        <w:rPr>
          <w:lang w:eastAsia="zh-CN"/>
        </w:rPr>
        <w:tab/>
        <w:t>UE is subscriber of Operator Toffee</w:t>
      </w:r>
    </w:p>
    <w:p w14:paraId="0F25D3FF" w14:textId="77777777" w:rsidR="005C7484" w:rsidRPr="005C7484" w:rsidRDefault="005C7484" w:rsidP="00A544DC">
      <w:pPr>
        <w:pStyle w:val="B1"/>
        <w:rPr>
          <w:lang w:eastAsia="zh-CN"/>
        </w:rPr>
      </w:pPr>
      <w:r w:rsidRPr="005C7484">
        <w:rPr>
          <w:lang w:val="x-none" w:eastAsia="zh-CN"/>
        </w:rPr>
        <w:t>-</w:t>
      </w:r>
      <w:r w:rsidRPr="005C7484">
        <w:rPr>
          <w:lang w:val="x-none" w:eastAsia="zh-CN"/>
        </w:rPr>
        <w:tab/>
      </w:r>
      <w:r w:rsidRPr="005C7484">
        <w:rPr>
          <w:lang w:eastAsia="zh-CN"/>
        </w:rPr>
        <w:t>When on its home network, Operator Toffee,</w:t>
      </w:r>
      <w:r w:rsidRPr="005C7484">
        <w:rPr>
          <w:lang w:val="x-none" w:eastAsia="zh-CN"/>
        </w:rPr>
        <w:t xml:space="preserve"> UE </w:t>
      </w:r>
      <w:r w:rsidRPr="005C7484">
        <w:rPr>
          <w:lang w:eastAsia="zh-CN"/>
        </w:rPr>
        <w:t>has access to three network slices: (A)pricot, (B)anana and (C)herry</w:t>
      </w:r>
    </w:p>
    <w:p w14:paraId="3942A532" w14:textId="77777777" w:rsidR="005C7484" w:rsidRPr="005C7484" w:rsidRDefault="005C7484" w:rsidP="00A544DC">
      <w:pPr>
        <w:pStyle w:val="B1"/>
        <w:rPr>
          <w:lang w:eastAsia="zh-CN"/>
        </w:rPr>
      </w:pPr>
      <w:r w:rsidRPr="005C7484">
        <w:rPr>
          <w:lang w:eastAsia="zh-CN"/>
        </w:rPr>
        <w:t>-</w:t>
      </w:r>
      <w:r w:rsidRPr="005C7484">
        <w:rPr>
          <w:lang w:eastAsia="zh-CN"/>
        </w:rPr>
        <w:tab/>
        <w:t>UE runs applications that require simultaneous access to Apricot, Banana and Cherry slices</w:t>
      </w:r>
    </w:p>
    <w:p w14:paraId="4CC8348C" w14:textId="77777777" w:rsidR="005C7484" w:rsidRPr="005C7484" w:rsidRDefault="005C7484" w:rsidP="00A544DC">
      <w:pPr>
        <w:pStyle w:val="B1"/>
        <w:rPr>
          <w:lang w:eastAsia="zh-CN"/>
        </w:rPr>
      </w:pPr>
      <w:r w:rsidRPr="005C7484">
        <w:rPr>
          <w:lang w:eastAsia="zh-CN"/>
        </w:rPr>
        <w:t>-</w:t>
      </w:r>
      <w:r w:rsidRPr="005C7484">
        <w:rPr>
          <w:lang w:eastAsia="zh-CN"/>
        </w:rPr>
        <w:tab/>
        <w:t>Operator Toffee has agreements with:</w:t>
      </w:r>
    </w:p>
    <w:p w14:paraId="3794C058" w14:textId="77777777" w:rsidR="005C7484" w:rsidRPr="005C7484" w:rsidRDefault="005C7484" w:rsidP="00A544DC">
      <w:pPr>
        <w:pStyle w:val="B2"/>
        <w:rPr>
          <w:lang w:eastAsia="zh-CN"/>
        </w:rPr>
      </w:pPr>
      <w:r w:rsidRPr="005C7484">
        <w:rPr>
          <w:lang w:eastAsia="zh-CN"/>
        </w:rPr>
        <w:t>-</w:t>
      </w:r>
      <w:r w:rsidRPr="005C7484">
        <w:rPr>
          <w:lang w:eastAsia="zh-CN"/>
        </w:rPr>
        <w:tab/>
        <w:t xml:space="preserve">Operator </w:t>
      </w:r>
      <w:r w:rsidRPr="005C7484">
        <w:t>Chocolate</w:t>
      </w:r>
      <w:r w:rsidRPr="005C7484">
        <w:rPr>
          <w:lang w:eastAsia="zh-CN"/>
        </w:rPr>
        <w:t xml:space="preserve"> to support Apricot and Banana slices</w:t>
      </w:r>
    </w:p>
    <w:p w14:paraId="60A3AF82" w14:textId="77777777" w:rsidR="005C7484" w:rsidRPr="005C7484" w:rsidRDefault="005C7484" w:rsidP="00A544DC">
      <w:pPr>
        <w:pStyle w:val="B2"/>
        <w:rPr>
          <w:b/>
          <w:bCs/>
          <w:lang w:eastAsia="zh-CN"/>
        </w:rPr>
      </w:pPr>
      <w:r w:rsidRPr="005C7484">
        <w:rPr>
          <w:lang w:eastAsia="zh-CN"/>
        </w:rPr>
        <w:t>-</w:t>
      </w:r>
      <w:r w:rsidRPr="005C7484">
        <w:rPr>
          <w:lang w:eastAsia="zh-CN"/>
        </w:rPr>
        <w:tab/>
        <w:t>Operator Fudge to support Cherry slice</w:t>
      </w:r>
    </w:p>
    <w:p w14:paraId="0290E945" w14:textId="77777777" w:rsidR="005C7484" w:rsidRPr="005C7484" w:rsidRDefault="005C7484" w:rsidP="00A544DC">
      <w:pPr>
        <w:pStyle w:val="B1"/>
        <w:rPr>
          <w:lang w:eastAsia="zh-CN"/>
        </w:rPr>
      </w:pPr>
      <w:r w:rsidRPr="005C7484">
        <w:rPr>
          <w:lang w:eastAsia="zh-CN"/>
        </w:rPr>
        <w:t>-</w:t>
      </w:r>
      <w:r w:rsidRPr="005C7484">
        <w:rPr>
          <w:lang w:eastAsia="zh-CN"/>
        </w:rPr>
        <w:tab/>
        <w:t>Operator Chocolate is the preferred roaming network</w:t>
      </w:r>
    </w:p>
    <w:p w14:paraId="0C51A3C8" w14:textId="77777777" w:rsidR="005C7484" w:rsidRPr="005C7484" w:rsidRDefault="005C7484" w:rsidP="00A544DC">
      <w:pPr>
        <w:pStyle w:val="B1"/>
        <w:rPr>
          <w:lang w:eastAsia="zh-CN"/>
        </w:rPr>
      </w:pPr>
      <w:r w:rsidRPr="005C7484">
        <w:rPr>
          <w:lang w:eastAsia="zh-CN"/>
        </w:rPr>
        <w:t>-</w:t>
      </w:r>
      <w:r w:rsidRPr="005C7484">
        <w:rPr>
          <w:lang w:eastAsia="zh-CN"/>
        </w:rPr>
        <w:tab/>
        <w:t>UE moves out of Operator Toffee’s coverage area, into an area where the coverage is provided by Operator Chocolate and Operator Fudge</w:t>
      </w:r>
    </w:p>
    <w:p w14:paraId="3304ED7A" w14:textId="4EBFF887" w:rsidR="005C7484" w:rsidRPr="005C7484" w:rsidRDefault="00672C70" w:rsidP="00A544DC">
      <w:pPr>
        <w:pStyle w:val="3"/>
      </w:pPr>
      <w:bookmarkStart w:id="82" w:name="_Toc50029836"/>
      <w:r>
        <w:t>5</w:t>
      </w:r>
      <w:r w:rsidR="005C7484" w:rsidRPr="005C7484">
        <w:t>.</w:t>
      </w:r>
      <w:r>
        <w:t>6</w:t>
      </w:r>
      <w:r w:rsidR="005C7484" w:rsidRPr="005C7484">
        <w:t>.3</w:t>
      </w:r>
      <w:r w:rsidR="005C7484" w:rsidRPr="005C7484">
        <w:tab/>
        <w:t>Service Flows</w:t>
      </w:r>
      <w:bookmarkEnd w:id="82"/>
    </w:p>
    <w:p w14:paraId="5F17262B" w14:textId="77777777" w:rsidR="005C7484" w:rsidRPr="005C7484" w:rsidRDefault="005C7484" w:rsidP="00A544DC">
      <w:pPr>
        <w:pStyle w:val="B1"/>
        <w:rPr>
          <w:lang w:eastAsia="zh-CN"/>
        </w:rPr>
      </w:pPr>
      <w:r w:rsidRPr="005C7484">
        <w:rPr>
          <w:lang w:eastAsia="zh-CN"/>
        </w:rPr>
        <w:t>1. UE connects with Operator Chocolate, and has access to Apricot and Banana slices</w:t>
      </w:r>
    </w:p>
    <w:p w14:paraId="16202DCE" w14:textId="77777777" w:rsidR="005C7484" w:rsidRPr="005C7484" w:rsidRDefault="005C7484" w:rsidP="00A544DC">
      <w:pPr>
        <w:pStyle w:val="B1"/>
        <w:rPr>
          <w:rFonts w:eastAsia="Calibri"/>
        </w:rPr>
      </w:pPr>
      <w:r w:rsidRPr="005C7484">
        <w:rPr>
          <w:rFonts w:eastAsia="Calibri"/>
        </w:rPr>
        <w:t>2. UE applications require simultaneous access to all three slices, Apricot, Banana and Cherry. However, the VPLMN the UE is registered to, Operator Chocolate, does not provide support for Cherry slice</w:t>
      </w:r>
    </w:p>
    <w:p w14:paraId="6B8A0276" w14:textId="77777777" w:rsidR="005C7484" w:rsidRPr="005C7484" w:rsidRDefault="005C7484" w:rsidP="00A544DC">
      <w:pPr>
        <w:pStyle w:val="B1"/>
        <w:rPr>
          <w:rFonts w:eastAsia="Calibri"/>
        </w:rPr>
      </w:pPr>
      <w:r w:rsidRPr="005C7484">
        <w:rPr>
          <w:rFonts w:eastAsia="Calibri"/>
        </w:rPr>
        <w:t>3. UE is authorised by the HPLMN to additionally access the Cherry slice in the Operator Fudge network.</w:t>
      </w:r>
    </w:p>
    <w:p w14:paraId="288D65C6" w14:textId="2E00C185" w:rsidR="005C7484" w:rsidRPr="005C7484" w:rsidRDefault="005C7484" w:rsidP="00A544DC">
      <w:pPr>
        <w:pStyle w:val="EditorsNote"/>
        <w:rPr>
          <w:rFonts w:eastAsia="Calibri"/>
          <w:lang w:val="en-IN"/>
        </w:rPr>
      </w:pPr>
      <w:r w:rsidRPr="005C7484">
        <w:rPr>
          <w:lang w:val="en-IN"/>
        </w:rPr>
        <w:t>Editor’s Note:</w:t>
      </w:r>
      <w:r w:rsidR="00F27D2E">
        <w:rPr>
          <w:lang w:val="en-IN"/>
        </w:rPr>
        <w:tab/>
        <w:t>I</w:t>
      </w:r>
      <w:r w:rsidRPr="005C7484">
        <w:rPr>
          <w:lang w:val="en-IN"/>
        </w:rPr>
        <w:t>t is FFS whether PLMN selection needs to be considered in the Service Flow</w:t>
      </w:r>
    </w:p>
    <w:p w14:paraId="53862EFA" w14:textId="77777777" w:rsidR="005C7484" w:rsidRPr="005C7484" w:rsidRDefault="005C7484" w:rsidP="005C7484">
      <w:pPr>
        <w:ind w:left="568" w:hanging="284"/>
        <w:rPr>
          <w:rFonts w:eastAsia="Calibri"/>
        </w:rPr>
      </w:pPr>
      <w:r w:rsidRPr="005C7484">
        <w:rPr>
          <w:rFonts w:eastAsia="Calibri"/>
        </w:rPr>
        <w:t>4. UE connects to Operator Fudge, while retaining the connection to Operator Chocolate</w:t>
      </w:r>
    </w:p>
    <w:p w14:paraId="5DC502B0" w14:textId="7B817216" w:rsidR="005C7484" w:rsidRPr="005C7484" w:rsidRDefault="00672C70" w:rsidP="00A544DC">
      <w:pPr>
        <w:pStyle w:val="3"/>
      </w:pPr>
      <w:bookmarkStart w:id="83" w:name="_Toc50029837"/>
      <w:r>
        <w:t>5</w:t>
      </w:r>
      <w:r w:rsidR="005C7484" w:rsidRPr="005C7484">
        <w:t>.</w:t>
      </w:r>
      <w:r>
        <w:t>6</w:t>
      </w:r>
      <w:r w:rsidR="005C7484" w:rsidRPr="005C7484">
        <w:t>.4</w:t>
      </w:r>
      <w:r w:rsidR="005C7484" w:rsidRPr="005C7484">
        <w:tab/>
        <w:t>Post-conditions</w:t>
      </w:r>
      <w:bookmarkEnd w:id="83"/>
    </w:p>
    <w:p w14:paraId="6A04F9EB" w14:textId="77777777" w:rsidR="005C7484" w:rsidRPr="005C7484" w:rsidRDefault="005C7484">
      <w:pPr>
        <w:rPr>
          <w:rFonts w:eastAsia="Calibri"/>
        </w:rPr>
      </w:pPr>
      <w:r w:rsidRPr="005C7484">
        <w:t>Roaming UE is able to access all three network slices simultaneously from Operator Chocolate and Operator Fudge.</w:t>
      </w:r>
    </w:p>
    <w:p w14:paraId="5BF4A05C" w14:textId="46FC7C65" w:rsidR="005C7484" w:rsidRPr="005C7484" w:rsidRDefault="00672C70" w:rsidP="00A544DC">
      <w:pPr>
        <w:pStyle w:val="3"/>
      </w:pPr>
      <w:bookmarkStart w:id="84" w:name="_Toc50029838"/>
      <w:r>
        <w:t>5</w:t>
      </w:r>
      <w:r w:rsidR="005C7484" w:rsidRPr="005C7484">
        <w:t>.</w:t>
      </w:r>
      <w:r>
        <w:t>6</w:t>
      </w:r>
      <w:r w:rsidR="005C7484" w:rsidRPr="005C7484">
        <w:t>.5</w:t>
      </w:r>
      <w:r w:rsidR="005C7484" w:rsidRPr="005C7484">
        <w:tab/>
        <w:t>Existing features partly or fully covering the use case functionality</w:t>
      </w:r>
      <w:bookmarkEnd w:id="84"/>
    </w:p>
    <w:p w14:paraId="52B8CA27" w14:textId="289EAF94" w:rsidR="005C7484" w:rsidRPr="005C7484" w:rsidRDefault="005C7484">
      <w:r w:rsidRPr="005C7484">
        <w:t xml:space="preserve">There </w:t>
      </w:r>
      <w:r w:rsidR="0076460D">
        <w:t>are</w:t>
      </w:r>
      <w:r w:rsidRPr="005C7484">
        <w:t xml:space="preserve"> related requirement</w:t>
      </w:r>
      <w:r w:rsidR="0076460D">
        <w:t>s</w:t>
      </w:r>
      <w:r w:rsidRPr="005C7484">
        <w:t xml:space="preserve"> in TS 22.261, clause 6.18 on “Multi-network connectivity and service delivery across operators”:</w:t>
      </w:r>
    </w:p>
    <w:p w14:paraId="1630271E" w14:textId="77777777" w:rsidR="005C7484" w:rsidRPr="00A544DC" w:rsidRDefault="005C7484" w:rsidP="00A544DC">
      <w:pPr>
        <w:pStyle w:val="B1"/>
        <w:ind w:firstLine="0"/>
        <w:rPr>
          <w:i/>
        </w:rPr>
      </w:pPr>
      <w:r w:rsidRPr="00A544DC">
        <w:rPr>
          <w:i/>
        </w:rPr>
        <w:t>The 5G system shall enable users to obtain services from more than one network simultaneously on an on-demand basis.</w:t>
      </w:r>
    </w:p>
    <w:p w14:paraId="5059616B" w14:textId="77777777" w:rsidR="005C7484" w:rsidRPr="00A544DC" w:rsidRDefault="005C7484" w:rsidP="00A544DC">
      <w:pPr>
        <w:pStyle w:val="B1"/>
        <w:ind w:firstLine="0"/>
        <w:rPr>
          <w:i/>
        </w:rPr>
      </w:pPr>
      <w:r w:rsidRPr="00A544DC">
        <w:rPr>
          <w:i/>
        </w:rPr>
        <w:t>For a user with a single operator subscription, the use of multiple serving networks operated by different operators shall be under the control of the home operator.</w:t>
      </w:r>
    </w:p>
    <w:p w14:paraId="0FFB3691" w14:textId="46646179" w:rsidR="005C7484" w:rsidRPr="005C7484" w:rsidRDefault="00672C70" w:rsidP="00A544DC">
      <w:pPr>
        <w:pStyle w:val="3"/>
      </w:pPr>
      <w:bookmarkStart w:id="85" w:name="_Toc50029839"/>
      <w:r>
        <w:t>5</w:t>
      </w:r>
      <w:r w:rsidR="005C7484" w:rsidRPr="005C7484">
        <w:t>.</w:t>
      </w:r>
      <w:r>
        <w:t>6</w:t>
      </w:r>
      <w:r w:rsidR="005C7484" w:rsidRPr="005C7484">
        <w:t>.6</w:t>
      </w:r>
      <w:r w:rsidR="005C7484" w:rsidRPr="005C7484">
        <w:tab/>
        <w:t>Potential New Requirements needed to support the use case</w:t>
      </w:r>
      <w:bookmarkEnd w:id="85"/>
    </w:p>
    <w:p w14:paraId="33691359" w14:textId="55D3723E" w:rsidR="005C7484" w:rsidRPr="005C7484" w:rsidRDefault="005C7484">
      <w:r w:rsidRPr="005C7484">
        <w:t>[PR</w:t>
      </w:r>
      <w:r w:rsidR="00672C70">
        <w:t>.5</w:t>
      </w:r>
      <w:r w:rsidRPr="005C7484">
        <w:t>.</w:t>
      </w:r>
      <w:r w:rsidR="00672C70">
        <w:t>6</w:t>
      </w:r>
      <w:r w:rsidRPr="005C7484">
        <w:t>.6</w:t>
      </w:r>
      <w:r w:rsidR="00672C70">
        <w:t>-</w:t>
      </w:r>
      <w:r w:rsidRPr="005C7484">
        <w:t xml:space="preserve">1] The 5G system shall enable a roaming UE with a single PLMN subscription to access network slices from two VPLMNs simultaneously, when the UE requires simultaneous access to two network slices and the network slices are not available in a single network. </w:t>
      </w:r>
    </w:p>
    <w:p w14:paraId="6117F96C" w14:textId="4BB16928" w:rsidR="005C7484" w:rsidRPr="005C7484" w:rsidRDefault="005C7484">
      <w:r w:rsidRPr="005C7484">
        <w:t>[PR</w:t>
      </w:r>
      <w:r w:rsidR="00672C70">
        <w:t>.5</w:t>
      </w:r>
      <w:r w:rsidRPr="005C7484">
        <w:t>.1.6</w:t>
      </w:r>
      <w:r w:rsidR="00672C70">
        <w:t>-</w:t>
      </w:r>
      <w:r w:rsidRPr="005C7484">
        <w:t>2] The HPLMN shall be able to authorise a roaming UE with a single PLMN subscription to access network slices from two VPLMNs simultaneously.</w:t>
      </w:r>
    </w:p>
    <w:p w14:paraId="6FC897FF" w14:textId="7FE1D401" w:rsidR="005C7484" w:rsidRPr="005C7484" w:rsidRDefault="005C7484">
      <w:pPr>
        <w:rPr>
          <w:rFonts w:eastAsia="Calibri"/>
        </w:rPr>
      </w:pPr>
      <w:r w:rsidRPr="005C7484">
        <w:lastRenderedPageBreak/>
        <w:t>[PR</w:t>
      </w:r>
      <w:r w:rsidR="00672C70">
        <w:t>.5</w:t>
      </w:r>
      <w:r w:rsidRPr="005C7484">
        <w:t>.1.6</w:t>
      </w:r>
      <w:r w:rsidR="00672C70">
        <w:t>-</w:t>
      </w:r>
      <w:r w:rsidRPr="005C7484">
        <w:t xml:space="preserve">3] </w:t>
      </w:r>
      <w:r w:rsidRPr="005C7484">
        <w:rPr>
          <w:rFonts w:eastAsia="Calibri"/>
        </w:rPr>
        <w:t>The HPLMN shall be able to provide a UE with permission and prioritisation information of the VPLMNs the UE is</w:t>
      </w:r>
      <w:r w:rsidRPr="005C7484">
        <w:rPr>
          <w:rFonts w:ascii="Calibri" w:hAnsi="Calibri" w:cs="Calibri"/>
          <w:color w:val="FF0000"/>
          <w:sz w:val="22"/>
          <w:szCs w:val="22"/>
          <w:lang w:eastAsia="en-GB"/>
        </w:rPr>
        <w:t xml:space="preserve"> </w:t>
      </w:r>
      <w:r w:rsidRPr="005C7484">
        <w:rPr>
          <w:rFonts w:eastAsia="Calibri"/>
        </w:rPr>
        <w:t>authorised to use for accessing specific network slices.</w:t>
      </w:r>
    </w:p>
    <w:p w14:paraId="7D7C03D3" w14:textId="2F135D6D" w:rsidR="005C7484" w:rsidRPr="005C7484" w:rsidRDefault="005C7484" w:rsidP="00A544DC">
      <w:pPr>
        <w:pStyle w:val="NO"/>
      </w:pPr>
      <w:r w:rsidRPr="005C7484">
        <w:t>N</w:t>
      </w:r>
      <w:r w:rsidR="00CD6E87">
        <w:t>OTE</w:t>
      </w:r>
      <w:r w:rsidRPr="005C7484">
        <w:t xml:space="preserve">: </w:t>
      </w:r>
      <w:r w:rsidR="00CD6E87">
        <w:tab/>
        <w:t>T</w:t>
      </w:r>
      <w:r w:rsidRPr="005C7484">
        <w:t>he above requirements would depend on certain UE capabilities assumptions, e.g. the ability to connect to two PLMNs simultaneously.</w:t>
      </w:r>
    </w:p>
    <w:p w14:paraId="2E333DB9" w14:textId="6BB04239" w:rsidR="005C7484" w:rsidRDefault="005C7484" w:rsidP="00F94E05"/>
    <w:p w14:paraId="43A08791" w14:textId="6C6F6ACD" w:rsidR="0016033D" w:rsidRPr="0016033D" w:rsidRDefault="009F6B38" w:rsidP="00A544DC">
      <w:pPr>
        <w:pStyle w:val="2"/>
      </w:pPr>
      <w:bookmarkStart w:id="86" w:name="_Toc50029840"/>
      <w:r>
        <w:t>5</w:t>
      </w:r>
      <w:r w:rsidR="0016033D" w:rsidRPr="0016033D">
        <w:t>.</w:t>
      </w:r>
      <w:r w:rsidR="00B72F72">
        <w:t>7</w:t>
      </w:r>
      <w:r w:rsidR="0016033D" w:rsidRPr="0016033D">
        <w:tab/>
        <w:t>Slice Access with Application Preference</w:t>
      </w:r>
      <w:bookmarkEnd w:id="86"/>
    </w:p>
    <w:p w14:paraId="007DA4B0" w14:textId="498CDC40" w:rsidR="0016033D" w:rsidRPr="0016033D" w:rsidRDefault="009F6B38" w:rsidP="00A544DC">
      <w:pPr>
        <w:pStyle w:val="3"/>
      </w:pPr>
      <w:bookmarkStart w:id="87" w:name="_Toc50029841"/>
      <w:r>
        <w:t>5</w:t>
      </w:r>
      <w:r w:rsidR="0016033D" w:rsidRPr="0016033D">
        <w:t>.</w:t>
      </w:r>
      <w:r w:rsidR="00B72F72">
        <w:t>7</w:t>
      </w:r>
      <w:r w:rsidR="0016033D" w:rsidRPr="0016033D">
        <w:t>.1</w:t>
      </w:r>
      <w:r w:rsidR="0016033D" w:rsidRPr="0016033D">
        <w:tab/>
        <w:t>Description</w:t>
      </w:r>
      <w:bookmarkEnd w:id="87"/>
    </w:p>
    <w:p w14:paraId="6F23B3B3" w14:textId="77777777" w:rsidR="0016033D" w:rsidRPr="0016033D" w:rsidRDefault="0016033D" w:rsidP="00A544DC">
      <w:pPr>
        <w:rPr>
          <w:rFonts w:eastAsia="Calibri"/>
        </w:rPr>
      </w:pPr>
      <w:r w:rsidRPr="0016033D">
        <w:rPr>
          <w:rFonts w:hint="eastAsia"/>
        </w:rPr>
        <w:t>T</w:t>
      </w:r>
      <w:r w:rsidRPr="0016033D">
        <w:t>his use case intends to bring a use case for network slice to support important applications like gaming and online video in a more flexible and efficient way.  For gaming or online video applications, the end users, who have subscription with MNOs who may provide multiple network slices to different users or services, may still have different priority or membership e.g. VIP maintained by 3</w:t>
      </w:r>
      <w:r w:rsidRPr="0016033D">
        <w:rPr>
          <w:vertAlign w:val="superscript"/>
        </w:rPr>
        <w:t>rd</w:t>
      </w:r>
      <w:r w:rsidRPr="0016033D">
        <w:t xml:space="preserve"> party Service Provider (SP).  And depending on the priority or membership information from 3</w:t>
      </w:r>
      <w:r w:rsidRPr="0016033D">
        <w:rPr>
          <w:vertAlign w:val="superscript"/>
        </w:rPr>
        <w:t>rd</w:t>
      </w:r>
      <w:r w:rsidRPr="0016033D">
        <w:t xml:space="preserve"> party SP perspective, based on the agreement between SP and MNO, the UE have different priority for the available network slices.</w:t>
      </w:r>
    </w:p>
    <w:p w14:paraId="47B1C9F9" w14:textId="0F1A6E37" w:rsidR="0016033D" w:rsidRPr="0016033D" w:rsidRDefault="009F6B38" w:rsidP="00A544DC">
      <w:pPr>
        <w:pStyle w:val="3"/>
      </w:pPr>
      <w:bookmarkStart w:id="88" w:name="_Toc50029842"/>
      <w:r>
        <w:t>5</w:t>
      </w:r>
      <w:r w:rsidR="0016033D" w:rsidRPr="0016033D">
        <w:t>.</w:t>
      </w:r>
      <w:r w:rsidR="00B72F72">
        <w:t>7</w:t>
      </w:r>
      <w:r w:rsidR="0016033D" w:rsidRPr="0016033D">
        <w:t>.2</w:t>
      </w:r>
      <w:r w:rsidR="0016033D" w:rsidRPr="0016033D">
        <w:tab/>
        <w:t>Pre-conditions</w:t>
      </w:r>
      <w:bookmarkEnd w:id="88"/>
    </w:p>
    <w:p w14:paraId="0A9E22B6" w14:textId="2B84035A" w:rsidR="0016033D" w:rsidRPr="0016033D" w:rsidRDefault="00266817" w:rsidP="00A544DC">
      <w:pPr>
        <w:pStyle w:val="B1"/>
      </w:pPr>
      <w:r>
        <w:t>1.</w:t>
      </w:r>
      <w:r>
        <w:tab/>
      </w:r>
      <w:r w:rsidR="0016033D" w:rsidRPr="0016033D">
        <w:rPr>
          <w:rFonts w:hint="eastAsia"/>
        </w:rPr>
        <w:t>M</w:t>
      </w:r>
      <w:r w:rsidR="0016033D" w:rsidRPr="0016033D">
        <w:t>NO provisioned network slices Slice#1, Slice#2, Slice#3.  As an example, Slice#1 is dedicated for online video services for SP#1.  Slice#2 is dedicated for gaming for SP#2.  Slice#3 is a network slice for eMBB service i.e. chat or web surfing.</w:t>
      </w:r>
    </w:p>
    <w:p w14:paraId="6FA65E01" w14:textId="4F816C99" w:rsidR="0016033D" w:rsidRPr="0016033D" w:rsidRDefault="00266817" w:rsidP="00A544DC">
      <w:pPr>
        <w:pStyle w:val="B1"/>
      </w:pPr>
      <w:r>
        <w:t>2.</w:t>
      </w:r>
      <w:r>
        <w:tab/>
      </w:r>
      <w:r w:rsidR="0016033D" w:rsidRPr="0016033D">
        <w:rPr>
          <w:rFonts w:hint="eastAsia"/>
        </w:rPr>
        <w:t>U</w:t>
      </w:r>
      <w:r w:rsidR="0016033D" w:rsidRPr="0016033D">
        <w:t>E 1 and UE 2 are registered to MNO’s 5G network and they have subscription to slice#1, #2 and #3.</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1, i.e., User A, have installed Game App x and Video App y.</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2, i.e., User B, have installed Game App z and Video App y.</w:t>
      </w:r>
    </w:p>
    <w:p w14:paraId="5C714DEA" w14:textId="068130C8" w:rsidR="0016033D" w:rsidRPr="0016033D" w:rsidRDefault="00266817" w:rsidP="00A544DC">
      <w:pPr>
        <w:pStyle w:val="B1"/>
      </w:pPr>
      <w:r>
        <w:t>3.</w:t>
      </w:r>
      <w:r>
        <w:tab/>
      </w:r>
      <w:r w:rsidR="0016033D" w:rsidRPr="0016033D">
        <w:t>User A and User B are high priority users for SP#1 and SP#2 which means when these users start to use game or video app, they can use the corresponding network slice to guarantee their QoS compared with other users with lower priority and the MNO network resource can accommodate high priority users.</w:t>
      </w:r>
    </w:p>
    <w:p w14:paraId="01C6E619" w14:textId="5819C89A" w:rsidR="0016033D" w:rsidRPr="0016033D" w:rsidRDefault="00266817" w:rsidP="00A544DC">
      <w:pPr>
        <w:pStyle w:val="B1"/>
      </w:pPr>
      <w:r>
        <w:t>4.</w:t>
      </w:r>
      <w:r>
        <w:tab/>
      </w:r>
      <w:r w:rsidR="0016033D" w:rsidRPr="0016033D">
        <w:t>The change of network slices accessed per application should be automatic and make users agonistic when the user starts the different applications at any time with different preferred network slice</w:t>
      </w:r>
      <w:r w:rsidR="0016033D" w:rsidRPr="0016033D">
        <w:rPr>
          <w:rFonts w:hint="eastAsia"/>
        </w:rPr>
        <w:t>.</w:t>
      </w:r>
    </w:p>
    <w:p w14:paraId="467609A0" w14:textId="4EBD2477" w:rsidR="0016033D" w:rsidRPr="0016033D" w:rsidRDefault="00266817" w:rsidP="00A544DC">
      <w:pPr>
        <w:pStyle w:val="B1"/>
        <w:rPr>
          <w:rFonts w:eastAsia="Calibri"/>
        </w:rPr>
      </w:pPr>
      <w:r>
        <w:rPr>
          <w:rFonts w:eastAsia="Calibri"/>
          <w:lang w:eastAsia="zh-CN"/>
        </w:rPr>
        <w:t>5.</w:t>
      </w:r>
      <w:r>
        <w:rPr>
          <w:rFonts w:eastAsia="Calibri"/>
          <w:lang w:eastAsia="zh-CN"/>
        </w:rPr>
        <w:tab/>
      </w:r>
      <w:r w:rsidR="0016033D" w:rsidRPr="0016033D">
        <w:rPr>
          <w:rFonts w:eastAsia="Calibri" w:hint="eastAsia"/>
          <w:lang w:eastAsia="zh-CN"/>
        </w:rPr>
        <w:t>D</w:t>
      </w:r>
      <w:r w:rsidR="0016033D" w:rsidRPr="0016033D">
        <w:rPr>
          <w:rFonts w:eastAsia="Calibri"/>
          <w:lang w:eastAsia="zh-CN"/>
        </w:rPr>
        <w:t>ue to the fact that the 3</w:t>
      </w:r>
      <w:r w:rsidR="0016033D" w:rsidRPr="0016033D">
        <w:rPr>
          <w:rFonts w:eastAsia="Calibri"/>
          <w:vertAlign w:val="superscript"/>
          <w:lang w:eastAsia="zh-CN"/>
        </w:rPr>
        <w:t>rd</w:t>
      </w:r>
      <w:r w:rsidR="0016033D" w:rsidRPr="0016033D">
        <w:rPr>
          <w:rFonts w:eastAsia="Calibri"/>
          <w:lang w:eastAsia="zh-CN"/>
        </w:rPr>
        <w:t xml:space="preserve"> party SP may roll out new services/applications and the users may change their VIP membership dynamically, the 3</w:t>
      </w:r>
      <w:r w:rsidR="0016033D" w:rsidRPr="0016033D">
        <w:rPr>
          <w:rFonts w:eastAsia="Calibri"/>
          <w:vertAlign w:val="superscript"/>
          <w:lang w:eastAsia="zh-CN"/>
        </w:rPr>
        <w:t>rd</w:t>
      </w:r>
      <w:r w:rsidR="0016033D" w:rsidRPr="0016033D">
        <w:rPr>
          <w:rFonts w:eastAsia="Calibri"/>
          <w:lang w:eastAsia="zh-CN"/>
        </w:rPr>
        <w:t xml:space="preserve"> party needs to negotiate the priority of a network slice for UE per application.</w:t>
      </w:r>
    </w:p>
    <w:p w14:paraId="395C0FFA" w14:textId="73B0B9E9" w:rsidR="0016033D" w:rsidRPr="0016033D" w:rsidRDefault="009F6B38" w:rsidP="00A544DC">
      <w:pPr>
        <w:pStyle w:val="3"/>
      </w:pPr>
      <w:bookmarkStart w:id="89" w:name="_Toc50029843"/>
      <w:r>
        <w:t>5</w:t>
      </w:r>
      <w:r w:rsidR="0016033D" w:rsidRPr="0016033D">
        <w:t>.</w:t>
      </w:r>
      <w:r w:rsidR="00B72F72">
        <w:t>7</w:t>
      </w:r>
      <w:r w:rsidR="0016033D" w:rsidRPr="0016033D">
        <w:t>.3</w:t>
      </w:r>
      <w:r w:rsidR="0016033D" w:rsidRPr="0016033D">
        <w:tab/>
        <w:t>Service Flows</w:t>
      </w:r>
      <w:bookmarkEnd w:id="89"/>
    </w:p>
    <w:p w14:paraId="1BDDB3ED" w14:textId="76680640" w:rsidR="0016033D" w:rsidRPr="0016033D" w:rsidRDefault="006345D6" w:rsidP="00A544DC">
      <w:pPr>
        <w:pStyle w:val="B1"/>
      </w:pPr>
      <w:r>
        <w:t>1.</w:t>
      </w:r>
      <w:r>
        <w:tab/>
      </w:r>
      <w:r w:rsidR="0016033D" w:rsidRPr="0016033D">
        <w:t>MNO and SP have agreements e.g. SLA and Slice#1,</w:t>
      </w:r>
      <w:r w:rsidR="009F6B38">
        <w:t xml:space="preserve"> </w:t>
      </w:r>
      <w:r w:rsidR="0016033D" w:rsidRPr="0016033D">
        <w:t>Slice#2</w:t>
      </w:r>
      <w:r w:rsidR="00E95597">
        <w:t xml:space="preserve"> and</w:t>
      </w:r>
      <w:r w:rsidR="0016033D" w:rsidRPr="0016033D">
        <w:t xml:space="preserve"> Slice#3 are provisioned.</w:t>
      </w:r>
    </w:p>
    <w:p w14:paraId="234C573A" w14:textId="19515618" w:rsidR="0016033D" w:rsidRPr="0016033D" w:rsidRDefault="006345D6" w:rsidP="00A544DC">
      <w:pPr>
        <w:pStyle w:val="B2"/>
      </w:pPr>
      <w:r>
        <w:t>a)</w:t>
      </w:r>
      <w:r>
        <w:tab/>
      </w:r>
      <w:r w:rsidR="0016033D" w:rsidRPr="0016033D">
        <w:t>The MNO provisioned the slices and maintains the user subscription to access these slices.  The SP maintains the application related user membership information.</w:t>
      </w:r>
    </w:p>
    <w:p w14:paraId="42BB1487" w14:textId="1E974C9D" w:rsidR="0016033D" w:rsidRPr="0016033D" w:rsidRDefault="006345D6" w:rsidP="00A544DC">
      <w:pPr>
        <w:pStyle w:val="B2"/>
        <w:rPr>
          <w:lang w:eastAsia="zh-CN"/>
        </w:rPr>
      </w:pPr>
      <w:r>
        <w:rPr>
          <w:rFonts w:eastAsia="Times New Roman"/>
          <w:lang w:eastAsia="zh-CN"/>
        </w:rPr>
        <w:t>b)</w:t>
      </w:r>
      <w:r>
        <w:rPr>
          <w:rFonts w:eastAsia="Times New Roman"/>
          <w:lang w:eastAsia="zh-CN"/>
        </w:rPr>
        <w:tab/>
      </w:r>
      <w:r w:rsidR="0016033D" w:rsidRPr="0016033D">
        <w:rPr>
          <w:rFonts w:eastAsia="Times New Roman" w:hint="eastAsia"/>
          <w:lang w:eastAsia="zh-CN"/>
        </w:rPr>
        <w:t>UE</w:t>
      </w:r>
      <w:r w:rsidR="0016033D" w:rsidRPr="0016033D">
        <w:rPr>
          <w:rFonts w:eastAsia="Times New Roman"/>
          <w:lang w:eastAsia="zh-CN"/>
        </w:rPr>
        <w:t xml:space="preserve"> </w:t>
      </w:r>
      <w:r w:rsidR="0016033D" w:rsidRPr="0016033D">
        <w:rPr>
          <w:rFonts w:eastAsia="Times New Roman"/>
          <w:lang w:val="en-US" w:eastAsia="zh-CN"/>
        </w:rPr>
        <w:t>1 and UE 2 may or may not be accessing three slices simultaneously.</w:t>
      </w:r>
    </w:p>
    <w:p w14:paraId="1E0F4B53" w14:textId="7EB4A99F" w:rsidR="0016033D" w:rsidRPr="00A544DC" w:rsidRDefault="006345D6" w:rsidP="00A544DC">
      <w:pPr>
        <w:pStyle w:val="B1"/>
      </w:pPr>
      <w:r>
        <w:t>2.</w:t>
      </w:r>
      <w:r>
        <w:tab/>
      </w:r>
      <w:r w:rsidR="0016033D" w:rsidRPr="00A544DC">
        <w:t xml:space="preserve">User A’s smart phone UE 1, and User B’s smart phone UE 2 turns on and registered to MNO network.  After registration, UE 1 and UE 2 are able to access corresponding network slices. </w:t>
      </w:r>
    </w:p>
    <w:p w14:paraId="4BC95F2E" w14:textId="3080F3A7" w:rsidR="0016033D" w:rsidRPr="0016033D" w:rsidRDefault="006345D6" w:rsidP="00A544DC">
      <w:pPr>
        <w:pStyle w:val="B2"/>
      </w:pPr>
      <w:r>
        <w:t>c)</w:t>
      </w:r>
      <w:r>
        <w:tab/>
      </w:r>
      <w:r w:rsidR="0016033D" w:rsidRPr="0016033D">
        <w:rPr>
          <w:rFonts w:hint="eastAsia"/>
        </w:rPr>
        <w:t>U</w:t>
      </w:r>
      <w:r w:rsidR="0016033D" w:rsidRPr="0016033D">
        <w:t>ser A can access Slice#1 for online video app x and Slice#2 for gaming, also Slice#3 for other services.</w:t>
      </w:r>
    </w:p>
    <w:p w14:paraId="0755521D" w14:textId="0AA7D125" w:rsidR="0016033D" w:rsidRPr="0016033D" w:rsidRDefault="006345D6" w:rsidP="00A544DC">
      <w:pPr>
        <w:pStyle w:val="B2"/>
      </w:pPr>
      <w:r>
        <w:rPr>
          <w:lang w:eastAsia="zh-CN"/>
        </w:rPr>
        <w:t>d)</w:t>
      </w:r>
      <w:r>
        <w:rPr>
          <w:lang w:eastAsia="zh-CN"/>
        </w:rPr>
        <w:tab/>
      </w:r>
      <w:r w:rsidR="0016033D" w:rsidRPr="0016033D">
        <w:rPr>
          <w:rFonts w:hint="eastAsia"/>
          <w:lang w:eastAsia="zh-CN"/>
        </w:rPr>
        <w:t>User</w:t>
      </w:r>
      <w:r w:rsidR="0016033D" w:rsidRPr="0016033D">
        <w:rPr>
          <w:lang w:val="en-US" w:eastAsia="zh-CN"/>
        </w:rPr>
        <w:t xml:space="preserve"> B can access Slice#1 for online video y and gaming app z, and also Slice#3 for other services.</w:t>
      </w:r>
    </w:p>
    <w:p w14:paraId="6F3BD350" w14:textId="0FC4C934" w:rsidR="0016033D" w:rsidRPr="0016033D" w:rsidRDefault="006345D6" w:rsidP="00A544DC">
      <w:pPr>
        <w:pStyle w:val="B1"/>
        <w:rPr>
          <w:lang w:val="en-US" w:eastAsia="zh-CN"/>
        </w:rPr>
      </w:pPr>
      <w:r>
        <w:rPr>
          <w:lang w:val="en-US" w:eastAsia="zh-CN"/>
        </w:rPr>
        <w:t>3.</w:t>
      </w:r>
      <w:r>
        <w:rPr>
          <w:lang w:val="en-US" w:eastAsia="zh-CN"/>
        </w:rPr>
        <w:tab/>
      </w:r>
      <w:r w:rsidR="0016033D" w:rsidRPr="0016033D">
        <w:rPr>
          <w:lang w:val="en-US" w:eastAsia="zh-CN"/>
        </w:rPr>
        <w:t xml:space="preserve">User A and User B started chat and web surfing service, it </w:t>
      </w:r>
      <w:r w:rsidR="009F6B38" w:rsidRPr="0016033D">
        <w:rPr>
          <w:lang w:val="en-US" w:eastAsia="zh-CN"/>
        </w:rPr>
        <w:t>accesses</w:t>
      </w:r>
      <w:r w:rsidR="0016033D" w:rsidRPr="0016033D">
        <w:rPr>
          <w:lang w:val="en-US" w:eastAsia="zh-CN"/>
        </w:rPr>
        <w:t xml:space="preserve"> network Slice#3 </w:t>
      </w:r>
    </w:p>
    <w:p w14:paraId="6526876A" w14:textId="3EEAC0EC" w:rsidR="0016033D" w:rsidRPr="0016033D" w:rsidRDefault="006345D6" w:rsidP="00A544DC">
      <w:pPr>
        <w:pStyle w:val="B1"/>
      </w:pPr>
      <w:r>
        <w:rPr>
          <w:lang w:val="en-US" w:eastAsia="zh-CN"/>
        </w:rPr>
        <w:t>4.</w:t>
      </w:r>
      <w:r>
        <w:rPr>
          <w:lang w:val="en-US" w:eastAsia="zh-CN"/>
        </w:rPr>
        <w:tab/>
      </w:r>
      <w:r w:rsidR="0016033D" w:rsidRPr="0016033D">
        <w:rPr>
          <w:lang w:val="en-US" w:eastAsia="zh-CN"/>
        </w:rPr>
        <w:t>User A started online video, UE A access to Slice#1.</w:t>
      </w:r>
    </w:p>
    <w:p w14:paraId="1225E852" w14:textId="7D73E979" w:rsidR="0016033D" w:rsidRPr="0016033D" w:rsidRDefault="006345D6" w:rsidP="00A544DC">
      <w:pPr>
        <w:pStyle w:val="B1"/>
      </w:pPr>
      <w:r>
        <w:rPr>
          <w:lang w:eastAsia="zh-CN"/>
        </w:rPr>
        <w:t>5.</w:t>
      </w:r>
      <w:r>
        <w:rPr>
          <w:lang w:eastAsia="zh-CN"/>
        </w:rPr>
        <w:tab/>
      </w:r>
      <w:r w:rsidR="0016033D" w:rsidRPr="0016033D">
        <w:rPr>
          <w:lang w:eastAsia="zh-CN"/>
        </w:rPr>
        <w:t>User B started game app, UE B access to Slice #2.</w:t>
      </w:r>
    </w:p>
    <w:p w14:paraId="534E3A1A" w14:textId="7C4AE921" w:rsidR="0016033D" w:rsidRPr="0016033D" w:rsidRDefault="006345D6" w:rsidP="00A544DC">
      <w:pPr>
        <w:pStyle w:val="B1"/>
      </w:pPr>
      <w:r>
        <w:rPr>
          <w:lang w:eastAsia="zh-CN"/>
        </w:rPr>
        <w:t>6.</w:t>
      </w:r>
      <w:r>
        <w:rPr>
          <w:lang w:eastAsia="zh-CN"/>
        </w:rPr>
        <w:tab/>
      </w:r>
      <w:r w:rsidR="0016033D" w:rsidRPr="0016033D">
        <w:rPr>
          <w:rFonts w:hint="eastAsia"/>
          <w:lang w:eastAsia="zh-CN"/>
        </w:rPr>
        <w:t>U</w:t>
      </w:r>
      <w:r w:rsidR="0016033D" w:rsidRPr="0016033D">
        <w:rPr>
          <w:lang w:eastAsia="zh-CN"/>
        </w:rPr>
        <w:t xml:space="preserve">ser A stop online video and </w:t>
      </w:r>
      <w:r w:rsidR="0016033D" w:rsidRPr="0016033D">
        <w:rPr>
          <w:rFonts w:hint="eastAsia"/>
          <w:lang w:eastAsia="zh-CN"/>
        </w:rPr>
        <w:t>s</w:t>
      </w:r>
      <w:r w:rsidR="0016033D" w:rsidRPr="0016033D">
        <w:rPr>
          <w:lang w:val="en-US" w:eastAsia="zh-CN"/>
        </w:rPr>
        <w:t>top</w:t>
      </w:r>
      <w:r w:rsidR="0016033D" w:rsidRPr="0016033D">
        <w:rPr>
          <w:lang w:eastAsia="zh-CN"/>
        </w:rPr>
        <w:t xml:space="preserve"> access</w:t>
      </w:r>
      <w:r w:rsidR="0016033D" w:rsidRPr="0016033D">
        <w:rPr>
          <w:rFonts w:eastAsia="SimSun" w:hint="eastAsia"/>
          <w:lang w:eastAsia="zh-CN"/>
        </w:rPr>
        <w:t>ing</w:t>
      </w:r>
      <w:r w:rsidR="0016033D" w:rsidRPr="0016033D">
        <w:rPr>
          <w:lang w:eastAsia="zh-CN"/>
        </w:rPr>
        <w:t xml:space="preserve"> to Slice#</w:t>
      </w:r>
      <w:r w:rsidR="0016033D" w:rsidRPr="0016033D">
        <w:rPr>
          <w:rFonts w:eastAsia="SimSun" w:hint="eastAsia"/>
          <w:lang w:eastAsia="zh-CN"/>
        </w:rPr>
        <w:t>1</w:t>
      </w:r>
      <w:r w:rsidR="0016033D" w:rsidRPr="0016033D">
        <w:rPr>
          <w:lang w:eastAsia="zh-CN"/>
        </w:rPr>
        <w:t>.</w:t>
      </w:r>
    </w:p>
    <w:p w14:paraId="7B17C6A4" w14:textId="29754872" w:rsidR="0016033D" w:rsidRPr="0016033D" w:rsidRDefault="006345D6" w:rsidP="00A544DC">
      <w:pPr>
        <w:pStyle w:val="B1"/>
      </w:pPr>
      <w:r>
        <w:rPr>
          <w:lang w:eastAsia="zh-CN"/>
        </w:rPr>
        <w:t>7.</w:t>
      </w:r>
      <w:r>
        <w:rPr>
          <w:lang w:eastAsia="zh-CN"/>
        </w:rPr>
        <w:tab/>
      </w:r>
      <w:r w:rsidR="0016033D" w:rsidRPr="0016033D">
        <w:rPr>
          <w:rFonts w:hint="eastAsia"/>
          <w:lang w:eastAsia="zh-CN"/>
        </w:rPr>
        <w:t>U</w:t>
      </w:r>
      <w:r w:rsidR="0016033D" w:rsidRPr="0016033D">
        <w:rPr>
          <w:lang w:eastAsia="zh-CN"/>
        </w:rPr>
        <w:t xml:space="preserve">ser B stop game app and </w:t>
      </w:r>
      <w:r w:rsidR="0016033D" w:rsidRPr="0016033D">
        <w:rPr>
          <w:rFonts w:eastAsia="SimSun"/>
          <w:lang w:eastAsia="zh-CN"/>
        </w:rPr>
        <w:t>stop</w:t>
      </w:r>
      <w:r w:rsidR="0016033D" w:rsidRPr="0016033D">
        <w:rPr>
          <w:lang w:eastAsia="zh-CN"/>
        </w:rPr>
        <w:t xml:space="preserve"> access</w:t>
      </w:r>
      <w:r w:rsidR="0016033D" w:rsidRPr="0016033D">
        <w:rPr>
          <w:rFonts w:eastAsia="SimSun" w:hint="eastAsia"/>
          <w:lang w:eastAsia="zh-CN"/>
        </w:rPr>
        <w:t>ing</w:t>
      </w:r>
      <w:r w:rsidR="0016033D" w:rsidRPr="0016033D">
        <w:rPr>
          <w:lang w:eastAsia="zh-CN"/>
        </w:rPr>
        <w:t xml:space="preserve"> to Slice#</w:t>
      </w:r>
      <w:r w:rsidR="0016033D" w:rsidRPr="0016033D">
        <w:rPr>
          <w:rFonts w:eastAsia="SimSun" w:hint="eastAsia"/>
          <w:lang w:eastAsia="zh-CN"/>
        </w:rPr>
        <w:t>2</w:t>
      </w:r>
      <w:r w:rsidR="0016033D" w:rsidRPr="0016033D">
        <w:rPr>
          <w:lang w:eastAsia="zh-CN"/>
        </w:rPr>
        <w:t>.</w:t>
      </w:r>
    </w:p>
    <w:p w14:paraId="5A2C818E" w14:textId="77777777" w:rsidR="0016033D" w:rsidRPr="0016033D" w:rsidRDefault="0016033D">
      <w:pPr>
        <w:rPr>
          <w:lang w:eastAsia="zh-CN"/>
        </w:rPr>
      </w:pPr>
      <w:r w:rsidRPr="0016033D">
        <w:rPr>
          <w:rFonts w:hint="eastAsia"/>
          <w:lang w:eastAsia="zh-CN"/>
        </w:rPr>
        <w:lastRenderedPageBreak/>
        <w:t>I</w:t>
      </w:r>
      <w:r w:rsidRPr="0016033D">
        <w:rPr>
          <w:lang w:eastAsia="zh-CN"/>
        </w:rPr>
        <w:t>n the above service flows, the different slices may be provided by same or different frequency and the coverage may be different.  If different slices are deployed in different frequency bands, access of different network slices due to application should not cause degradation of user experiences.</w:t>
      </w:r>
    </w:p>
    <w:p w14:paraId="787307B7" w14:textId="1C69C75C" w:rsidR="0016033D" w:rsidRPr="0016033D" w:rsidRDefault="009F6B38" w:rsidP="00A544DC">
      <w:pPr>
        <w:pStyle w:val="3"/>
      </w:pPr>
      <w:bookmarkStart w:id="90" w:name="_Toc50029844"/>
      <w:r>
        <w:t>5</w:t>
      </w:r>
      <w:r w:rsidR="0016033D" w:rsidRPr="0016033D">
        <w:t>.</w:t>
      </w:r>
      <w:r w:rsidR="00B72F72">
        <w:t>7</w:t>
      </w:r>
      <w:r w:rsidR="0016033D" w:rsidRPr="0016033D">
        <w:t>.4</w:t>
      </w:r>
      <w:r w:rsidR="0016033D" w:rsidRPr="0016033D">
        <w:tab/>
        <w:t>Post-conditions</w:t>
      </w:r>
      <w:bookmarkEnd w:id="90"/>
    </w:p>
    <w:p w14:paraId="6FFBDD3B" w14:textId="77777777" w:rsidR="0016033D" w:rsidRPr="0016033D" w:rsidRDefault="0016033D">
      <w:r w:rsidRPr="0016033D">
        <w:rPr>
          <w:rFonts w:hint="eastAsia"/>
        </w:rPr>
        <w:t>S</w:t>
      </w:r>
      <w:r w:rsidRPr="0016033D">
        <w:t>P and MNO may monitor the QoS of online video and game applications and also support flexible charging for these users which change the accessed slices according to the application.</w:t>
      </w:r>
    </w:p>
    <w:p w14:paraId="2C63140D" w14:textId="7ECEFC16" w:rsidR="0016033D" w:rsidRPr="0016033D" w:rsidRDefault="009F6B38" w:rsidP="00A544DC">
      <w:pPr>
        <w:pStyle w:val="3"/>
      </w:pPr>
      <w:bookmarkStart w:id="91" w:name="_Toc50029845"/>
      <w:r>
        <w:t>5</w:t>
      </w:r>
      <w:r w:rsidR="0016033D" w:rsidRPr="0016033D">
        <w:t>.</w:t>
      </w:r>
      <w:r w:rsidR="00B72F72">
        <w:t>7</w:t>
      </w:r>
      <w:r w:rsidR="0016033D" w:rsidRPr="0016033D">
        <w:t>.5</w:t>
      </w:r>
      <w:r w:rsidR="0016033D" w:rsidRPr="0016033D">
        <w:tab/>
        <w:t>Existing features partly or fully covering the use case functionality</w:t>
      </w:r>
      <w:bookmarkEnd w:id="91"/>
    </w:p>
    <w:p w14:paraId="7004F4B0" w14:textId="77777777" w:rsidR="0016033D" w:rsidRPr="0016033D" w:rsidRDefault="0016033D">
      <w:pPr>
        <w:rPr>
          <w:lang w:eastAsia="zh-CN"/>
        </w:rPr>
      </w:pPr>
      <w:r w:rsidRPr="0016033D">
        <w:rPr>
          <w:lang w:eastAsia="zh-CN"/>
        </w:rPr>
        <w:t xml:space="preserve">In Clause 6.1.2 of TS 22.261, network slicing requirements are specified including general, management, network slice constraints and cross-network slice coordination.  </w:t>
      </w:r>
    </w:p>
    <w:p w14:paraId="092BE619" w14:textId="7BBD2B70"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Pr="0016033D">
        <w:rPr>
          <w:lang w:eastAsia="zh-CN"/>
        </w:rPr>
        <w:t>, there is a requirement as follows:</w:t>
      </w:r>
    </w:p>
    <w:p w14:paraId="7426FEC2" w14:textId="77777777" w:rsidR="0016033D" w:rsidRPr="00A544DC" w:rsidRDefault="0016033D" w:rsidP="00A544DC">
      <w:pPr>
        <w:pStyle w:val="B1"/>
        <w:ind w:firstLine="0"/>
        <w:rPr>
          <w:i/>
        </w:rPr>
      </w:pPr>
      <w:r w:rsidRPr="00A544DC">
        <w:rPr>
          <w:i/>
        </w:rPr>
        <w:t>The 5G system shall enable the network operator to define a priority order between different network slices in case multiple network slices compete for resources on the same network.</w:t>
      </w:r>
    </w:p>
    <w:p w14:paraId="170842BA" w14:textId="77777777" w:rsidR="0016033D" w:rsidRPr="0016033D" w:rsidRDefault="0016033D">
      <w:r w:rsidRPr="0016033D">
        <w:rPr>
          <w:rFonts w:hint="eastAsia"/>
        </w:rPr>
        <w:t>T</w:t>
      </w:r>
      <w:r w:rsidRPr="0016033D">
        <w:t>his requirement enables priority mechanism from network resource configuration perspective.</w:t>
      </w:r>
    </w:p>
    <w:p w14:paraId="32F4A2ED" w14:textId="4D4BB1B6"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Pr="0016033D">
        <w:rPr>
          <w:lang w:eastAsia="zh-CN"/>
        </w:rPr>
        <w:t>, there is another requirement as follows:</w:t>
      </w:r>
    </w:p>
    <w:p w14:paraId="6E1B3144" w14:textId="77777777" w:rsidR="0016033D" w:rsidRPr="00A544DC" w:rsidRDefault="0016033D" w:rsidP="00A544DC">
      <w:pPr>
        <w:pStyle w:val="B1"/>
        <w:ind w:firstLine="0"/>
        <w:rPr>
          <w:i/>
        </w:rPr>
      </w:pPr>
      <w:r w:rsidRPr="00A544DC">
        <w:rPr>
          <w:i/>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243DEF5F" w14:textId="77777777" w:rsidR="0016033D" w:rsidRPr="0016033D" w:rsidRDefault="0016033D">
      <w:pPr>
        <w:rPr>
          <w:color w:val="FF0000"/>
        </w:rPr>
      </w:pPr>
      <w:r w:rsidRPr="0016033D">
        <w:rPr>
          <w:rFonts w:hint="eastAsia"/>
        </w:rPr>
        <w:t>T</w:t>
      </w:r>
      <w:r w:rsidRPr="0016033D">
        <w:t>his requirement is from operator perspective and doesn’t cover the aspect whether 3</w:t>
      </w:r>
      <w:r w:rsidRPr="0016033D">
        <w:rPr>
          <w:vertAlign w:val="superscript"/>
        </w:rPr>
        <w:t>rd</w:t>
      </w:r>
      <w:r w:rsidRPr="0016033D">
        <w:t xml:space="preserve"> party application can influent the priority of network slices.</w:t>
      </w:r>
    </w:p>
    <w:p w14:paraId="7714D81D" w14:textId="64675BE3" w:rsidR="0016033D" w:rsidRPr="0016033D" w:rsidRDefault="0016033D">
      <w:r w:rsidRPr="0016033D">
        <w:rPr>
          <w:rFonts w:hint="eastAsia"/>
        </w:rPr>
        <w:t>T</w:t>
      </w:r>
      <w:r w:rsidRPr="0016033D">
        <w:t xml:space="preserve">he existing requirements for network slicing, e.g. which is cited in </w:t>
      </w:r>
      <w:r w:rsidR="00B72F72">
        <w:t>this section</w:t>
      </w:r>
      <w:r w:rsidRPr="0016033D">
        <w:t>, is from network resource configuration perspective.</w:t>
      </w:r>
    </w:p>
    <w:p w14:paraId="75B3D11C" w14:textId="6C3CFD09" w:rsidR="0016033D" w:rsidRPr="0016033D" w:rsidRDefault="0016033D">
      <w:r w:rsidRPr="0016033D">
        <w:t>However, when UE can access multiple network slices which may be tailored for different applications, there is no support of accessing the preferred network slicing for the UE based on application.  And this process cannot be carried out efficiently without standard-based means for MNO and third party to communicate/negotiate the preferred network slices according to application.</w:t>
      </w:r>
    </w:p>
    <w:p w14:paraId="0E6A13B0" w14:textId="7AC43FD9" w:rsidR="0016033D" w:rsidRPr="0016033D" w:rsidRDefault="0016033D" w:rsidP="00A544DC">
      <w:pPr>
        <w:pStyle w:val="EditorsNote"/>
      </w:pPr>
      <w:r w:rsidRPr="0016033D">
        <w:rPr>
          <w:rFonts w:hint="eastAsia"/>
        </w:rPr>
        <w:t>E</w:t>
      </w:r>
      <w:r w:rsidRPr="0016033D">
        <w:t>ditor’s Note:</w:t>
      </w:r>
      <w:r w:rsidR="00F27D2E">
        <w:tab/>
      </w:r>
      <w:r w:rsidRPr="0016033D">
        <w:t>More gap analysis can be done further.</w:t>
      </w:r>
    </w:p>
    <w:p w14:paraId="16820BCD" w14:textId="00A698C9" w:rsidR="0016033D" w:rsidRPr="0016033D" w:rsidRDefault="009F6B38" w:rsidP="00A544DC">
      <w:pPr>
        <w:pStyle w:val="3"/>
      </w:pPr>
      <w:bookmarkStart w:id="92" w:name="_Toc50029846"/>
      <w:r>
        <w:t>5</w:t>
      </w:r>
      <w:r w:rsidR="0016033D" w:rsidRPr="0016033D">
        <w:t>.</w:t>
      </w:r>
      <w:r w:rsidR="00FC7976">
        <w:t>7</w:t>
      </w:r>
      <w:r w:rsidR="0016033D" w:rsidRPr="0016033D">
        <w:t>.6</w:t>
      </w:r>
      <w:r w:rsidR="0016033D" w:rsidRPr="0016033D">
        <w:tab/>
        <w:t>Potential New Requirements needed to support the use case</w:t>
      </w:r>
      <w:bookmarkEnd w:id="92"/>
    </w:p>
    <w:p w14:paraId="4EA862BC" w14:textId="6A2B5514" w:rsidR="0016033D" w:rsidRPr="0016033D" w:rsidRDefault="0016033D" w:rsidP="00A544DC">
      <w:pPr>
        <w:pStyle w:val="EditorsNote"/>
        <w:rPr>
          <w:rFonts w:eastAsia="SimSun"/>
        </w:rPr>
      </w:pPr>
      <w:r w:rsidRPr="0016033D">
        <w:rPr>
          <w:rFonts w:eastAsia="SimSun" w:hint="eastAsia"/>
        </w:rPr>
        <w:t>E</w:t>
      </w:r>
      <w:r w:rsidRPr="0016033D">
        <w:rPr>
          <w:rFonts w:eastAsia="SimSun"/>
        </w:rPr>
        <w:t>ditor’s Note:</w:t>
      </w:r>
      <w:r w:rsidR="009F6B38">
        <w:rPr>
          <w:rFonts w:eastAsia="SimSun"/>
        </w:rPr>
        <w:tab/>
      </w:r>
      <w:r w:rsidRPr="0016033D">
        <w:rPr>
          <w:rFonts w:eastAsia="SimSun"/>
        </w:rPr>
        <w:t>Potential requirements T.B.D.  This use case can be also revisited.</w:t>
      </w:r>
    </w:p>
    <w:p w14:paraId="63E975B2" w14:textId="77777777" w:rsidR="0016033D" w:rsidRPr="0016033D" w:rsidRDefault="0016033D" w:rsidP="00F94E05"/>
    <w:p w14:paraId="6173B776" w14:textId="77777777" w:rsidR="005C7484" w:rsidRDefault="005C7484" w:rsidP="00F94E05"/>
    <w:p w14:paraId="126F9DD2" w14:textId="77777777" w:rsidR="00F94E05" w:rsidRPr="00235394" w:rsidRDefault="00F94E05" w:rsidP="00F94E05">
      <w:pPr>
        <w:pStyle w:val="1"/>
      </w:pPr>
      <w:bookmarkStart w:id="93" w:name="_Toc50029847"/>
      <w:r>
        <w:t>6</w:t>
      </w:r>
      <w:r w:rsidRPr="00235394">
        <w:tab/>
      </w:r>
      <w:r w:rsidR="0036175A">
        <w:rPr>
          <w:lang w:eastAsia="zh-CN"/>
        </w:rPr>
        <w:t>Considerations</w:t>
      </w:r>
      <w:bookmarkEnd w:id="93"/>
    </w:p>
    <w:p w14:paraId="5F0641A7" w14:textId="77777777" w:rsidR="00F94E05" w:rsidRPr="00705B17" w:rsidRDefault="00F94E05" w:rsidP="00F94E05">
      <w:pPr>
        <w:rPr>
          <w:color w:val="FF0000"/>
        </w:rPr>
      </w:pPr>
    </w:p>
    <w:p w14:paraId="0E117EA2" w14:textId="77777777" w:rsidR="00F94E05" w:rsidRDefault="00F94E05" w:rsidP="00F94E05"/>
    <w:p w14:paraId="5033D3F5" w14:textId="77777777" w:rsidR="007F377A" w:rsidRPr="00F94E05" w:rsidRDefault="007F377A" w:rsidP="007F377A"/>
    <w:p w14:paraId="6F57464D" w14:textId="77777777" w:rsidR="00705B17" w:rsidRPr="00235394" w:rsidRDefault="00F94E05" w:rsidP="00705B17">
      <w:pPr>
        <w:pStyle w:val="1"/>
      </w:pPr>
      <w:bookmarkStart w:id="94" w:name="_Toc408371056"/>
      <w:bookmarkStart w:id="95" w:name="_Toc493157736"/>
      <w:bookmarkStart w:id="96" w:name="_Toc498348613"/>
      <w:bookmarkStart w:id="97" w:name="_Toc503534322"/>
      <w:bookmarkStart w:id="98" w:name="_Toc521309625"/>
      <w:bookmarkStart w:id="99" w:name="_Toc50029848"/>
      <w:r>
        <w:t>7</w:t>
      </w:r>
      <w:r w:rsidR="00705B17" w:rsidRPr="00235394">
        <w:tab/>
      </w:r>
      <w:bookmarkEnd w:id="94"/>
      <w:bookmarkEnd w:id="95"/>
      <w:bookmarkEnd w:id="96"/>
      <w:bookmarkEnd w:id="97"/>
      <w:bookmarkEnd w:id="98"/>
      <w:r w:rsidR="00BC0306">
        <w:rPr>
          <w:lang w:eastAsia="zh-CN"/>
        </w:rPr>
        <w:t>P</w:t>
      </w:r>
      <w:r w:rsidR="0001192F">
        <w:t xml:space="preserve">otential </w:t>
      </w:r>
      <w:r w:rsidR="00283F33">
        <w:t>Consolidated</w:t>
      </w:r>
      <w:r w:rsidR="00BC0306">
        <w:t xml:space="preserve"> R</w:t>
      </w:r>
      <w:r w:rsidR="0001192F" w:rsidRPr="00A46789">
        <w:t>equirements</w:t>
      </w:r>
      <w:bookmarkEnd w:id="99"/>
    </w:p>
    <w:p w14:paraId="0230F22F" w14:textId="77777777" w:rsidR="007F377A" w:rsidRPr="00705B17" w:rsidRDefault="007F377A" w:rsidP="00705B17">
      <w:pPr>
        <w:rPr>
          <w:color w:val="FF0000"/>
        </w:rPr>
      </w:pPr>
    </w:p>
    <w:p w14:paraId="2AC7B271" w14:textId="77777777" w:rsidR="00E8629F" w:rsidRDefault="00E8629F"/>
    <w:p w14:paraId="4A1569D3" w14:textId="77777777" w:rsidR="00705B17" w:rsidRPr="00235394" w:rsidRDefault="00F94E05" w:rsidP="00705B17">
      <w:pPr>
        <w:pStyle w:val="1"/>
      </w:pPr>
      <w:bookmarkStart w:id="100" w:name="_Toc408371059"/>
      <w:bookmarkStart w:id="101" w:name="_Toc493157739"/>
      <w:bookmarkStart w:id="102" w:name="_Toc498348616"/>
      <w:bookmarkStart w:id="103" w:name="_Toc503534323"/>
      <w:bookmarkStart w:id="104" w:name="_Toc521309626"/>
      <w:bookmarkStart w:id="105" w:name="_Toc50029849"/>
      <w:r>
        <w:lastRenderedPageBreak/>
        <w:t>8</w:t>
      </w:r>
      <w:r w:rsidR="00705B17" w:rsidRPr="00235394">
        <w:tab/>
      </w:r>
      <w:r w:rsidR="0001192F">
        <w:t>Conclusions and Recommendations</w:t>
      </w:r>
      <w:bookmarkEnd w:id="100"/>
      <w:bookmarkEnd w:id="101"/>
      <w:bookmarkEnd w:id="102"/>
      <w:bookmarkEnd w:id="103"/>
      <w:bookmarkEnd w:id="104"/>
      <w:bookmarkEnd w:id="105"/>
    </w:p>
    <w:p w14:paraId="3289AD27" w14:textId="77777777" w:rsidR="00705B17" w:rsidRDefault="00705B17" w:rsidP="00705B17">
      <w:pPr>
        <w:rPr>
          <w:color w:val="FF0000"/>
        </w:rPr>
      </w:pPr>
    </w:p>
    <w:p w14:paraId="66C4816A" w14:textId="77777777" w:rsidR="00705B17" w:rsidRPr="00705B17" w:rsidRDefault="00705B17" w:rsidP="00705B17">
      <w:pPr>
        <w:rPr>
          <w:color w:val="FF0000"/>
        </w:rPr>
      </w:pPr>
    </w:p>
    <w:p w14:paraId="1BA5ADF4" w14:textId="77777777" w:rsidR="00E8629F" w:rsidRPr="00235394" w:rsidRDefault="00E8629F" w:rsidP="00863885">
      <w:pPr>
        <w:pStyle w:val="1"/>
      </w:pPr>
      <w:r w:rsidRPr="00235394">
        <w:br w:type="page"/>
      </w:r>
      <w:bookmarkStart w:id="106" w:name="_Toc521309628"/>
      <w:bookmarkStart w:id="107" w:name="_Toc50029850"/>
      <w:r w:rsidRPr="00235394">
        <w:lastRenderedPageBreak/>
        <w:t>Annex &lt;A&gt;:</w:t>
      </w:r>
      <w:r w:rsidRPr="00235394">
        <w:br/>
        <w:t>&lt;Annex title&gt;</w:t>
      </w:r>
      <w:bookmarkEnd w:id="106"/>
      <w:bookmarkEnd w:id="107"/>
    </w:p>
    <w:p w14:paraId="3E0F3971" w14:textId="77777777" w:rsidR="00E8629F" w:rsidRPr="00235394" w:rsidRDefault="00E8629F">
      <w:pPr>
        <w:pStyle w:val="Guidance"/>
      </w:pPr>
    </w:p>
    <w:p w14:paraId="691B68AF" w14:textId="77777777" w:rsidR="00E8629F" w:rsidRPr="00235394" w:rsidRDefault="00E8629F">
      <w:pPr>
        <w:pStyle w:val="9"/>
      </w:pPr>
      <w:bookmarkStart w:id="108" w:name="historyclause"/>
      <w:r w:rsidRPr="00235394">
        <w:br w:type="page"/>
      </w:r>
      <w:bookmarkStart w:id="109" w:name="_Toc521309630"/>
      <w:bookmarkStart w:id="110" w:name="_Toc50029851"/>
      <w:r w:rsidRPr="00235394">
        <w:lastRenderedPageBreak/>
        <w:t>Annex &lt;X&gt;:</w:t>
      </w:r>
      <w:r w:rsidRPr="00235394">
        <w:br/>
        <w:t>Change history</w:t>
      </w:r>
      <w:bookmarkEnd w:id="109"/>
      <w:bookmarkEnd w:id="110"/>
    </w:p>
    <w:p w14:paraId="5B8BEA19" w14:textId="77777777" w:rsidR="00D756B6" w:rsidRPr="00235394" w:rsidRDefault="00D756B6" w:rsidP="00D756B6">
      <w:pPr>
        <w:pStyle w:val="TH"/>
      </w:pPr>
      <w:bookmarkStart w:id="111" w:name="OLE_LINK6"/>
      <w:bookmarkStart w:id="112" w:name="OLE_LINK7"/>
      <w:bookmarkStart w:id="113" w:name="OLE_LINK20"/>
      <w:bookmarkStart w:id="114" w:name="OLE_LINK21"/>
      <w:bookmarkStart w:id="115"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2BA027AC" w14:textId="77777777" w:rsidTr="007D6048">
        <w:trPr>
          <w:cantSplit/>
        </w:trPr>
        <w:tc>
          <w:tcPr>
            <w:tcW w:w="9639" w:type="dxa"/>
            <w:gridSpan w:val="8"/>
            <w:tcBorders>
              <w:bottom w:val="nil"/>
            </w:tcBorders>
            <w:shd w:val="solid" w:color="FFFFFF" w:fill="auto"/>
          </w:tcPr>
          <w:bookmarkEnd w:id="111"/>
          <w:bookmarkEnd w:id="112"/>
          <w:p w14:paraId="21A0A9D5" w14:textId="77777777" w:rsidR="00E8629F" w:rsidRPr="00235394" w:rsidRDefault="00E8629F">
            <w:pPr>
              <w:pStyle w:val="TAL"/>
              <w:jc w:val="center"/>
              <w:rPr>
                <w:b/>
                <w:sz w:val="16"/>
              </w:rPr>
            </w:pPr>
            <w:r w:rsidRPr="00235394">
              <w:rPr>
                <w:b/>
              </w:rPr>
              <w:t>Change history</w:t>
            </w:r>
          </w:p>
        </w:tc>
      </w:tr>
      <w:tr w:rsidR="006B0D02" w:rsidRPr="00235394" w14:paraId="439B09EE" w14:textId="77777777" w:rsidTr="007D6048">
        <w:tc>
          <w:tcPr>
            <w:tcW w:w="800" w:type="dxa"/>
            <w:shd w:val="pct10" w:color="auto" w:fill="FFFFFF"/>
          </w:tcPr>
          <w:p w14:paraId="3A1EBC6A" w14:textId="77777777" w:rsidR="006B0D02" w:rsidRPr="00235394" w:rsidRDefault="006B0D02">
            <w:pPr>
              <w:pStyle w:val="TAL"/>
              <w:rPr>
                <w:b/>
                <w:sz w:val="16"/>
              </w:rPr>
            </w:pPr>
            <w:r w:rsidRPr="00235394">
              <w:rPr>
                <w:b/>
                <w:sz w:val="16"/>
              </w:rPr>
              <w:t>Date</w:t>
            </w:r>
          </w:p>
        </w:tc>
        <w:tc>
          <w:tcPr>
            <w:tcW w:w="800" w:type="dxa"/>
            <w:shd w:val="pct10" w:color="auto" w:fill="FFFFFF"/>
          </w:tcPr>
          <w:p w14:paraId="482EFA8F" w14:textId="77777777" w:rsidR="006B0D02" w:rsidRPr="00235394" w:rsidRDefault="006856E5">
            <w:pPr>
              <w:pStyle w:val="TAL"/>
              <w:rPr>
                <w:b/>
                <w:sz w:val="16"/>
              </w:rPr>
            </w:pPr>
            <w:r>
              <w:rPr>
                <w:b/>
                <w:sz w:val="16"/>
              </w:rPr>
              <w:t>Meeting</w:t>
            </w:r>
          </w:p>
        </w:tc>
        <w:tc>
          <w:tcPr>
            <w:tcW w:w="1094" w:type="dxa"/>
            <w:shd w:val="pct10" w:color="auto" w:fill="FFFFFF"/>
          </w:tcPr>
          <w:p w14:paraId="4D4F27CD"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70B6B3DE" w14:textId="77777777" w:rsidR="006B0D02" w:rsidRPr="00235394" w:rsidRDefault="006B0D02">
            <w:pPr>
              <w:pStyle w:val="TAL"/>
              <w:rPr>
                <w:b/>
                <w:sz w:val="16"/>
              </w:rPr>
            </w:pPr>
            <w:r w:rsidRPr="00235394">
              <w:rPr>
                <w:b/>
                <w:sz w:val="16"/>
              </w:rPr>
              <w:t>CR</w:t>
            </w:r>
          </w:p>
        </w:tc>
        <w:tc>
          <w:tcPr>
            <w:tcW w:w="425" w:type="dxa"/>
            <w:shd w:val="pct10" w:color="auto" w:fill="FFFFFF"/>
          </w:tcPr>
          <w:p w14:paraId="2C1F4808" w14:textId="77777777" w:rsidR="006B0D02" w:rsidRPr="00235394" w:rsidRDefault="006B0D02">
            <w:pPr>
              <w:pStyle w:val="TAL"/>
              <w:rPr>
                <w:b/>
                <w:sz w:val="16"/>
              </w:rPr>
            </w:pPr>
            <w:r w:rsidRPr="00235394">
              <w:rPr>
                <w:b/>
                <w:sz w:val="16"/>
              </w:rPr>
              <w:t>Rev</w:t>
            </w:r>
          </w:p>
        </w:tc>
        <w:tc>
          <w:tcPr>
            <w:tcW w:w="425" w:type="dxa"/>
            <w:shd w:val="pct10" w:color="auto" w:fill="FFFFFF"/>
          </w:tcPr>
          <w:p w14:paraId="471B2276" w14:textId="77777777" w:rsidR="006B0D02" w:rsidRPr="00235394" w:rsidRDefault="006B0D02">
            <w:pPr>
              <w:pStyle w:val="TAL"/>
              <w:rPr>
                <w:b/>
                <w:sz w:val="16"/>
              </w:rPr>
            </w:pPr>
            <w:r>
              <w:rPr>
                <w:b/>
                <w:sz w:val="16"/>
              </w:rPr>
              <w:t>Cat</w:t>
            </w:r>
          </w:p>
        </w:tc>
        <w:tc>
          <w:tcPr>
            <w:tcW w:w="4962" w:type="dxa"/>
            <w:shd w:val="pct10" w:color="auto" w:fill="FFFFFF"/>
          </w:tcPr>
          <w:p w14:paraId="7705F49C"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A860C8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C59B3A0" w14:textId="77777777" w:rsidTr="007D6048">
        <w:tc>
          <w:tcPr>
            <w:tcW w:w="800" w:type="dxa"/>
            <w:shd w:val="solid" w:color="FFFFFF" w:fill="auto"/>
          </w:tcPr>
          <w:p w14:paraId="2DD8D178"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71E8B28C"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0716896B" w14:textId="77777777" w:rsidR="006B0D02" w:rsidRPr="006B0D02" w:rsidRDefault="00EF1A33" w:rsidP="007C0A4C">
            <w:pPr>
              <w:pStyle w:val="TAC"/>
              <w:rPr>
                <w:sz w:val="16"/>
                <w:szCs w:val="16"/>
                <w:lang w:eastAsia="ko-KR"/>
              </w:rPr>
            </w:pPr>
            <w:r>
              <w:rPr>
                <w:rFonts w:hint="eastAsia"/>
                <w:sz w:val="16"/>
                <w:szCs w:val="16"/>
                <w:lang w:eastAsia="ko-KR"/>
              </w:rPr>
              <w:t>S1-</w:t>
            </w:r>
            <w:r w:rsidR="00283F33">
              <w:rPr>
                <w:sz w:val="16"/>
                <w:szCs w:val="16"/>
                <w:lang w:eastAsia="ko-KR"/>
              </w:rPr>
              <w:t>203</w:t>
            </w:r>
            <w:r w:rsidR="007C0A4C">
              <w:rPr>
                <w:sz w:val="16"/>
                <w:szCs w:val="16"/>
                <w:lang w:eastAsia="ko-KR"/>
              </w:rPr>
              <w:t>025</w:t>
            </w:r>
          </w:p>
        </w:tc>
        <w:tc>
          <w:tcPr>
            <w:tcW w:w="425" w:type="dxa"/>
            <w:shd w:val="solid" w:color="FFFFFF" w:fill="auto"/>
          </w:tcPr>
          <w:p w14:paraId="06A2785C" w14:textId="77777777" w:rsidR="006B0D02" w:rsidRPr="006B0D02" w:rsidRDefault="006B0D02" w:rsidP="006B0D02">
            <w:pPr>
              <w:pStyle w:val="TAL"/>
              <w:rPr>
                <w:sz w:val="16"/>
                <w:szCs w:val="16"/>
                <w:lang w:eastAsia="ko-KR"/>
              </w:rPr>
            </w:pPr>
          </w:p>
        </w:tc>
        <w:tc>
          <w:tcPr>
            <w:tcW w:w="425" w:type="dxa"/>
            <w:shd w:val="solid" w:color="FFFFFF" w:fill="auto"/>
          </w:tcPr>
          <w:p w14:paraId="21F01486" w14:textId="77777777" w:rsidR="006B0D02" w:rsidRPr="006B0D02" w:rsidRDefault="006B0D02" w:rsidP="006B0D02">
            <w:pPr>
              <w:pStyle w:val="TAR"/>
              <w:rPr>
                <w:sz w:val="16"/>
                <w:szCs w:val="16"/>
                <w:lang w:eastAsia="ko-KR"/>
              </w:rPr>
            </w:pPr>
          </w:p>
        </w:tc>
        <w:tc>
          <w:tcPr>
            <w:tcW w:w="425" w:type="dxa"/>
            <w:shd w:val="solid" w:color="FFFFFF" w:fill="auto"/>
          </w:tcPr>
          <w:p w14:paraId="12502DE0" w14:textId="77777777" w:rsidR="006B0D02" w:rsidRPr="006B0D02" w:rsidRDefault="006B0D02" w:rsidP="006B0D02">
            <w:pPr>
              <w:pStyle w:val="TAC"/>
              <w:rPr>
                <w:sz w:val="16"/>
                <w:szCs w:val="16"/>
              </w:rPr>
            </w:pPr>
          </w:p>
        </w:tc>
        <w:tc>
          <w:tcPr>
            <w:tcW w:w="4962" w:type="dxa"/>
            <w:shd w:val="solid" w:color="FFFFFF" w:fill="auto"/>
          </w:tcPr>
          <w:p w14:paraId="28FCB202"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145C315"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2E17EE" w:rsidRPr="006B0D02" w14:paraId="520E0B33" w14:textId="77777777" w:rsidTr="007D6048">
        <w:tc>
          <w:tcPr>
            <w:tcW w:w="800" w:type="dxa"/>
            <w:shd w:val="solid" w:color="FFFFFF" w:fill="auto"/>
          </w:tcPr>
          <w:p w14:paraId="50912444" w14:textId="3B281ED7" w:rsidR="002E17EE" w:rsidRDefault="002E17EE" w:rsidP="00283F33">
            <w:pPr>
              <w:pStyle w:val="TAC"/>
              <w:rPr>
                <w:sz w:val="16"/>
                <w:szCs w:val="16"/>
                <w:lang w:eastAsia="ko-KR"/>
              </w:rPr>
            </w:pPr>
            <w:r>
              <w:rPr>
                <w:rFonts w:hint="eastAsia"/>
                <w:sz w:val="16"/>
                <w:szCs w:val="16"/>
                <w:lang w:eastAsia="ko-KR"/>
              </w:rPr>
              <w:t>2</w:t>
            </w:r>
            <w:r>
              <w:rPr>
                <w:sz w:val="16"/>
                <w:szCs w:val="16"/>
                <w:lang w:eastAsia="ko-KR"/>
              </w:rPr>
              <w:t>020-09</w:t>
            </w:r>
          </w:p>
        </w:tc>
        <w:tc>
          <w:tcPr>
            <w:tcW w:w="800" w:type="dxa"/>
            <w:shd w:val="solid" w:color="FFFFFF" w:fill="auto"/>
          </w:tcPr>
          <w:p w14:paraId="6B2930AC" w14:textId="1730A2D7" w:rsidR="002E17EE" w:rsidRDefault="002E17EE" w:rsidP="00283F33">
            <w:pPr>
              <w:pStyle w:val="TAC"/>
              <w:rPr>
                <w:sz w:val="16"/>
                <w:szCs w:val="16"/>
                <w:lang w:eastAsia="ko-KR"/>
              </w:rPr>
            </w:pPr>
            <w:r>
              <w:rPr>
                <w:rFonts w:hint="eastAsia"/>
                <w:sz w:val="16"/>
                <w:szCs w:val="16"/>
                <w:lang w:eastAsia="ko-KR"/>
              </w:rPr>
              <w:t>SA1#91e</w:t>
            </w:r>
          </w:p>
        </w:tc>
        <w:tc>
          <w:tcPr>
            <w:tcW w:w="1094" w:type="dxa"/>
            <w:shd w:val="solid" w:color="FFFFFF" w:fill="auto"/>
          </w:tcPr>
          <w:p w14:paraId="42F4360C" w14:textId="77777777" w:rsidR="002E17EE" w:rsidRDefault="000B3751" w:rsidP="007C0A4C">
            <w:pPr>
              <w:pStyle w:val="TAC"/>
              <w:rPr>
                <w:sz w:val="16"/>
                <w:szCs w:val="16"/>
                <w:lang w:eastAsia="ko-KR"/>
              </w:rPr>
            </w:pPr>
            <w:r>
              <w:rPr>
                <w:rFonts w:hint="eastAsia"/>
                <w:sz w:val="16"/>
                <w:szCs w:val="16"/>
                <w:lang w:eastAsia="ko-KR"/>
              </w:rPr>
              <w:t>S1-203280</w:t>
            </w:r>
          </w:p>
          <w:p w14:paraId="4EB98629" w14:textId="77777777" w:rsidR="00773EC6" w:rsidRDefault="00773EC6" w:rsidP="007C0A4C">
            <w:pPr>
              <w:pStyle w:val="TAC"/>
              <w:rPr>
                <w:sz w:val="16"/>
                <w:szCs w:val="16"/>
                <w:lang w:eastAsia="ko-KR"/>
              </w:rPr>
            </w:pPr>
            <w:r>
              <w:rPr>
                <w:sz w:val="16"/>
                <w:szCs w:val="16"/>
                <w:lang w:eastAsia="ko-KR"/>
              </w:rPr>
              <w:t>S1-203408</w:t>
            </w:r>
          </w:p>
          <w:p w14:paraId="118F5996" w14:textId="77777777" w:rsidR="000B0EAC" w:rsidRDefault="000B0EAC" w:rsidP="007C0A4C">
            <w:pPr>
              <w:pStyle w:val="TAC"/>
              <w:rPr>
                <w:sz w:val="16"/>
                <w:szCs w:val="16"/>
                <w:lang w:eastAsia="ko-KR"/>
              </w:rPr>
            </w:pPr>
            <w:r>
              <w:rPr>
                <w:sz w:val="16"/>
                <w:szCs w:val="16"/>
                <w:lang w:eastAsia="ko-KR"/>
              </w:rPr>
              <w:t>S1-203321</w:t>
            </w:r>
          </w:p>
          <w:p w14:paraId="54FC8532" w14:textId="77777777" w:rsidR="000B0EAC" w:rsidRDefault="000B0EAC" w:rsidP="007C0A4C">
            <w:pPr>
              <w:pStyle w:val="TAC"/>
              <w:rPr>
                <w:sz w:val="16"/>
                <w:szCs w:val="16"/>
                <w:lang w:eastAsia="ko-KR"/>
              </w:rPr>
            </w:pPr>
            <w:r>
              <w:rPr>
                <w:sz w:val="16"/>
                <w:szCs w:val="16"/>
                <w:lang w:eastAsia="ko-KR"/>
              </w:rPr>
              <w:t>S1-203322</w:t>
            </w:r>
          </w:p>
          <w:p w14:paraId="2CE1E1D5" w14:textId="77777777" w:rsidR="000B0EAC" w:rsidRDefault="000B0EAC" w:rsidP="007C0A4C">
            <w:pPr>
              <w:pStyle w:val="TAC"/>
              <w:rPr>
                <w:sz w:val="16"/>
                <w:szCs w:val="16"/>
                <w:lang w:eastAsia="ko-KR"/>
              </w:rPr>
            </w:pPr>
            <w:r>
              <w:rPr>
                <w:sz w:val="16"/>
                <w:szCs w:val="16"/>
                <w:lang w:eastAsia="ko-KR"/>
              </w:rPr>
              <w:t>S1-203323</w:t>
            </w:r>
          </w:p>
          <w:p w14:paraId="5CB6DD7A" w14:textId="77777777" w:rsidR="005C7484" w:rsidRDefault="005C7484" w:rsidP="007C0A4C">
            <w:pPr>
              <w:pStyle w:val="TAC"/>
              <w:rPr>
                <w:sz w:val="16"/>
                <w:szCs w:val="16"/>
                <w:lang w:eastAsia="ko-KR"/>
              </w:rPr>
            </w:pPr>
            <w:r>
              <w:rPr>
                <w:sz w:val="16"/>
                <w:szCs w:val="16"/>
                <w:lang w:eastAsia="ko-KR"/>
              </w:rPr>
              <w:t>S1-203410</w:t>
            </w:r>
          </w:p>
          <w:p w14:paraId="45A65B61" w14:textId="77777777" w:rsidR="005C7484" w:rsidRDefault="005C7484">
            <w:pPr>
              <w:pStyle w:val="TAC"/>
              <w:rPr>
                <w:sz w:val="16"/>
                <w:szCs w:val="16"/>
                <w:lang w:eastAsia="ko-KR"/>
              </w:rPr>
            </w:pPr>
            <w:r>
              <w:rPr>
                <w:sz w:val="16"/>
                <w:szCs w:val="16"/>
                <w:lang w:eastAsia="ko-KR"/>
              </w:rPr>
              <w:t>S1-203326</w:t>
            </w:r>
          </w:p>
          <w:p w14:paraId="263D2CDF" w14:textId="0EC2BD5D" w:rsidR="005417F8" w:rsidRDefault="005417F8">
            <w:pPr>
              <w:pStyle w:val="TAC"/>
              <w:rPr>
                <w:sz w:val="16"/>
                <w:szCs w:val="16"/>
                <w:lang w:eastAsia="ko-KR"/>
              </w:rPr>
            </w:pPr>
            <w:r>
              <w:rPr>
                <w:sz w:val="16"/>
                <w:szCs w:val="16"/>
                <w:lang w:eastAsia="ko-KR"/>
              </w:rPr>
              <w:t>S1-203409</w:t>
            </w:r>
          </w:p>
        </w:tc>
        <w:tc>
          <w:tcPr>
            <w:tcW w:w="425" w:type="dxa"/>
            <w:shd w:val="solid" w:color="FFFFFF" w:fill="auto"/>
          </w:tcPr>
          <w:p w14:paraId="13EF408E" w14:textId="77777777" w:rsidR="002E17EE" w:rsidRPr="006B0D02" w:rsidRDefault="002E17EE" w:rsidP="006B0D02">
            <w:pPr>
              <w:pStyle w:val="TAL"/>
              <w:rPr>
                <w:sz w:val="16"/>
                <w:szCs w:val="16"/>
                <w:lang w:eastAsia="ko-KR"/>
              </w:rPr>
            </w:pPr>
          </w:p>
        </w:tc>
        <w:tc>
          <w:tcPr>
            <w:tcW w:w="425" w:type="dxa"/>
            <w:shd w:val="solid" w:color="FFFFFF" w:fill="auto"/>
          </w:tcPr>
          <w:p w14:paraId="5C8C3D62" w14:textId="77777777" w:rsidR="002E17EE" w:rsidRPr="006B0D02" w:rsidRDefault="002E17EE" w:rsidP="006B0D02">
            <w:pPr>
              <w:pStyle w:val="TAR"/>
              <w:rPr>
                <w:sz w:val="16"/>
                <w:szCs w:val="16"/>
                <w:lang w:eastAsia="ko-KR"/>
              </w:rPr>
            </w:pPr>
          </w:p>
        </w:tc>
        <w:tc>
          <w:tcPr>
            <w:tcW w:w="425" w:type="dxa"/>
            <w:shd w:val="solid" w:color="FFFFFF" w:fill="auto"/>
          </w:tcPr>
          <w:p w14:paraId="0B1BC27B" w14:textId="77777777" w:rsidR="002E17EE" w:rsidRPr="006B0D02" w:rsidRDefault="002E17EE" w:rsidP="006B0D02">
            <w:pPr>
              <w:pStyle w:val="TAC"/>
              <w:rPr>
                <w:sz w:val="16"/>
                <w:szCs w:val="16"/>
              </w:rPr>
            </w:pPr>
          </w:p>
        </w:tc>
        <w:tc>
          <w:tcPr>
            <w:tcW w:w="4962" w:type="dxa"/>
            <w:shd w:val="solid" w:color="FFFFFF" w:fill="auto"/>
          </w:tcPr>
          <w:p w14:paraId="43008F0C" w14:textId="4AC4C5F2" w:rsidR="002E17EE" w:rsidRDefault="002E17EE" w:rsidP="006B0D02">
            <w:pPr>
              <w:pStyle w:val="TAL"/>
              <w:rPr>
                <w:sz w:val="16"/>
                <w:szCs w:val="16"/>
                <w:lang w:eastAsia="ko-KR"/>
              </w:rPr>
            </w:pPr>
            <w:r>
              <w:rPr>
                <w:rFonts w:hint="eastAsia"/>
                <w:sz w:val="16"/>
                <w:szCs w:val="16"/>
                <w:lang w:eastAsia="ko-KR"/>
              </w:rPr>
              <w:t>Incorporating agreed use cases and scop</w:t>
            </w:r>
            <w:r w:rsidR="00F27D2E">
              <w:rPr>
                <w:sz w:val="16"/>
                <w:szCs w:val="16"/>
                <w:lang w:eastAsia="ko-KR"/>
              </w:rPr>
              <w:t>e</w:t>
            </w:r>
          </w:p>
        </w:tc>
        <w:tc>
          <w:tcPr>
            <w:tcW w:w="708" w:type="dxa"/>
            <w:shd w:val="solid" w:color="FFFFFF" w:fill="auto"/>
          </w:tcPr>
          <w:p w14:paraId="077C9934" w14:textId="47C7615D" w:rsidR="002E17EE" w:rsidRPr="002E17EE" w:rsidRDefault="002E17EE" w:rsidP="007D6048">
            <w:pPr>
              <w:pStyle w:val="TAC"/>
              <w:rPr>
                <w:sz w:val="16"/>
                <w:szCs w:val="16"/>
                <w:lang w:eastAsia="ko-KR"/>
              </w:rPr>
            </w:pPr>
            <w:r>
              <w:rPr>
                <w:sz w:val="16"/>
                <w:szCs w:val="16"/>
                <w:lang w:eastAsia="ko-KR"/>
              </w:rPr>
              <w:t>0.1.0</w:t>
            </w:r>
          </w:p>
        </w:tc>
      </w:tr>
      <w:tr w:rsidR="002E17EE" w:rsidRPr="006B0D02" w14:paraId="1335B996" w14:textId="77777777" w:rsidTr="007D6048">
        <w:tc>
          <w:tcPr>
            <w:tcW w:w="800" w:type="dxa"/>
            <w:shd w:val="solid" w:color="FFFFFF" w:fill="auto"/>
          </w:tcPr>
          <w:p w14:paraId="32300F3A" w14:textId="77777777" w:rsidR="002E17EE" w:rsidRDefault="002E17EE" w:rsidP="00283F33">
            <w:pPr>
              <w:pStyle w:val="TAC"/>
              <w:rPr>
                <w:sz w:val="16"/>
                <w:szCs w:val="16"/>
                <w:lang w:eastAsia="ko-KR"/>
              </w:rPr>
            </w:pPr>
          </w:p>
        </w:tc>
        <w:tc>
          <w:tcPr>
            <w:tcW w:w="800" w:type="dxa"/>
            <w:shd w:val="solid" w:color="FFFFFF" w:fill="auto"/>
          </w:tcPr>
          <w:p w14:paraId="78C502A0" w14:textId="77777777" w:rsidR="002E17EE" w:rsidRDefault="002E17EE" w:rsidP="00283F33">
            <w:pPr>
              <w:pStyle w:val="TAC"/>
              <w:rPr>
                <w:sz w:val="16"/>
                <w:szCs w:val="16"/>
                <w:lang w:eastAsia="ko-KR"/>
              </w:rPr>
            </w:pPr>
          </w:p>
        </w:tc>
        <w:tc>
          <w:tcPr>
            <w:tcW w:w="1094" w:type="dxa"/>
            <w:shd w:val="solid" w:color="FFFFFF" w:fill="auto"/>
          </w:tcPr>
          <w:p w14:paraId="3902BD2B" w14:textId="77777777" w:rsidR="002E17EE" w:rsidRDefault="002E17EE" w:rsidP="007C0A4C">
            <w:pPr>
              <w:pStyle w:val="TAC"/>
              <w:rPr>
                <w:sz w:val="16"/>
                <w:szCs w:val="16"/>
                <w:lang w:eastAsia="ko-KR"/>
              </w:rPr>
            </w:pPr>
          </w:p>
        </w:tc>
        <w:tc>
          <w:tcPr>
            <w:tcW w:w="425" w:type="dxa"/>
            <w:shd w:val="solid" w:color="FFFFFF" w:fill="auto"/>
          </w:tcPr>
          <w:p w14:paraId="391FFD01" w14:textId="77777777" w:rsidR="002E17EE" w:rsidRPr="006B0D02" w:rsidRDefault="002E17EE" w:rsidP="006B0D02">
            <w:pPr>
              <w:pStyle w:val="TAL"/>
              <w:rPr>
                <w:sz w:val="16"/>
                <w:szCs w:val="16"/>
                <w:lang w:eastAsia="ko-KR"/>
              </w:rPr>
            </w:pPr>
          </w:p>
        </w:tc>
        <w:tc>
          <w:tcPr>
            <w:tcW w:w="425" w:type="dxa"/>
            <w:shd w:val="solid" w:color="FFFFFF" w:fill="auto"/>
          </w:tcPr>
          <w:p w14:paraId="1B39D5CC" w14:textId="77777777" w:rsidR="002E17EE" w:rsidRPr="006B0D02" w:rsidRDefault="002E17EE" w:rsidP="006B0D02">
            <w:pPr>
              <w:pStyle w:val="TAR"/>
              <w:rPr>
                <w:sz w:val="16"/>
                <w:szCs w:val="16"/>
                <w:lang w:eastAsia="ko-KR"/>
              </w:rPr>
            </w:pPr>
          </w:p>
        </w:tc>
        <w:tc>
          <w:tcPr>
            <w:tcW w:w="425" w:type="dxa"/>
            <w:shd w:val="solid" w:color="FFFFFF" w:fill="auto"/>
          </w:tcPr>
          <w:p w14:paraId="14CBC310" w14:textId="77777777" w:rsidR="002E17EE" w:rsidRPr="006B0D02" w:rsidRDefault="002E17EE" w:rsidP="006B0D02">
            <w:pPr>
              <w:pStyle w:val="TAC"/>
              <w:rPr>
                <w:sz w:val="16"/>
                <w:szCs w:val="16"/>
              </w:rPr>
            </w:pPr>
          </w:p>
        </w:tc>
        <w:tc>
          <w:tcPr>
            <w:tcW w:w="4962" w:type="dxa"/>
            <w:shd w:val="solid" w:color="FFFFFF" w:fill="auto"/>
          </w:tcPr>
          <w:p w14:paraId="6806E905" w14:textId="77777777" w:rsidR="002E17EE" w:rsidRDefault="002E17EE" w:rsidP="006B0D02">
            <w:pPr>
              <w:pStyle w:val="TAL"/>
              <w:rPr>
                <w:sz w:val="16"/>
                <w:szCs w:val="16"/>
                <w:lang w:eastAsia="ko-KR"/>
              </w:rPr>
            </w:pPr>
          </w:p>
        </w:tc>
        <w:tc>
          <w:tcPr>
            <w:tcW w:w="708" w:type="dxa"/>
            <w:shd w:val="solid" w:color="FFFFFF" w:fill="auto"/>
          </w:tcPr>
          <w:p w14:paraId="6C264519" w14:textId="77777777" w:rsidR="002E17EE" w:rsidRDefault="002E17EE" w:rsidP="007D6048">
            <w:pPr>
              <w:pStyle w:val="TAC"/>
              <w:rPr>
                <w:sz w:val="16"/>
                <w:szCs w:val="16"/>
                <w:lang w:eastAsia="ko-KR"/>
              </w:rPr>
            </w:pPr>
          </w:p>
        </w:tc>
      </w:tr>
      <w:bookmarkEnd w:id="108"/>
    </w:tbl>
    <w:p w14:paraId="484CE767" w14:textId="77777777" w:rsidR="00E8629F" w:rsidRPr="00235394" w:rsidRDefault="00E8629F"/>
    <w:p w14:paraId="49563D8C" w14:textId="77777777" w:rsidR="00836C44" w:rsidRPr="00235394" w:rsidRDefault="00863885" w:rsidP="00863885">
      <w:pPr>
        <w:pStyle w:val="Guidance"/>
      </w:pPr>
      <w:r w:rsidRPr="00235394">
        <w:t xml:space="preserve"> </w:t>
      </w:r>
    </w:p>
    <w:bookmarkEnd w:id="113"/>
    <w:bookmarkEnd w:id="114"/>
    <w:bookmarkEnd w:id="115"/>
    <w:bookmarkEnd w:id="1"/>
    <w:p w14:paraId="0C84099E" w14:textId="77777777" w:rsidR="00E8629F" w:rsidRPr="00235394" w:rsidRDefault="00E8629F"/>
    <w:sectPr w:rsidR="00E8629F" w:rsidRPr="00235394" w:rsidSect="007A2380">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5E7781" w14:textId="77777777" w:rsidR="007C251F" w:rsidRDefault="007C251F">
      <w:r>
        <w:separator/>
      </w:r>
    </w:p>
  </w:endnote>
  <w:endnote w:type="continuationSeparator" w:id="0">
    <w:p w14:paraId="0103C377" w14:textId="77777777" w:rsidR="007C251F" w:rsidRDefault="007C25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auto"/>
    <w:notTrueType/>
    <w:pitch w:val="variable"/>
    <w:sig w:usb0="00000000" w:usb1="08080000" w:usb2="00000010" w:usb3="00000000" w:csb0="00100000" w:csb1="00000000"/>
  </w:font>
  <w:font w:name="새굴림">
    <w:panose1 w:val="02030600000101010101"/>
    <w:charset w:val="81"/>
    <w:family w:val="roman"/>
    <w:pitch w:val="variable"/>
    <w:sig w:usb0="B00002AF" w:usb1="7B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06D23" w14:textId="77777777" w:rsidR="00253BC1" w:rsidRDefault="00253BC1">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732A04" w14:textId="77777777" w:rsidR="007C251F" w:rsidRDefault="007C251F">
      <w:r>
        <w:separator/>
      </w:r>
    </w:p>
  </w:footnote>
  <w:footnote w:type="continuationSeparator" w:id="0">
    <w:p w14:paraId="19C81569" w14:textId="77777777" w:rsidR="007C251F" w:rsidRDefault="007C251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2FC613" w14:textId="2C9DAE73" w:rsidR="00253BC1" w:rsidRDefault="00253BC1">
    <w:pPr>
      <w:pStyle w:val="a3"/>
      <w:framePr w:wrap="auto" w:vAnchor="text" w:hAnchor="margin" w:xAlign="right" w:y="1"/>
      <w:widowControl/>
    </w:pPr>
    <w:r>
      <w:fldChar w:fldCharType="begin"/>
    </w:r>
    <w:r>
      <w:instrText xml:space="preserve"> STYLEREF ZA </w:instrText>
    </w:r>
    <w:r>
      <w:fldChar w:fldCharType="separate"/>
    </w:r>
    <w:r w:rsidR="00A544DC">
      <w:t>3GPP TR 22.835 V0.1.0 (2020-09)</w:t>
    </w:r>
    <w:r>
      <w:fldChar w:fldCharType="end"/>
    </w:r>
  </w:p>
  <w:p w14:paraId="6FCE9533" w14:textId="2EB6069B" w:rsidR="00253BC1" w:rsidRDefault="00253BC1">
    <w:pPr>
      <w:pStyle w:val="a3"/>
      <w:framePr w:wrap="auto" w:vAnchor="text" w:hAnchor="margin" w:xAlign="center" w:y="1"/>
      <w:widowControl/>
    </w:pPr>
    <w:r>
      <w:fldChar w:fldCharType="begin"/>
    </w:r>
    <w:r>
      <w:instrText xml:space="preserve"> PAGE </w:instrText>
    </w:r>
    <w:r>
      <w:fldChar w:fldCharType="separate"/>
    </w:r>
    <w:r w:rsidR="00A544DC">
      <w:t>2</w:t>
    </w:r>
    <w:r>
      <w:fldChar w:fldCharType="end"/>
    </w:r>
  </w:p>
  <w:p w14:paraId="633EBE9C" w14:textId="5BF1784D" w:rsidR="00253BC1" w:rsidRDefault="00253BC1">
    <w:pPr>
      <w:pStyle w:val="a3"/>
      <w:framePr w:wrap="auto" w:vAnchor="text" w:hAnchor="margin" w:y="1"/>
      <w:widowControl/>
    </w:pPr>
    <w:r>
      <w:fldChar w:fldCharType="begin"/>
    </w:r>
    <w:r>
      <w:instrText xml:space="preserve"> STYLEREF ZGSM </w:instrText>
    </w:r>
    <w:r>
      <w:fldChar w:fldCharType="separate"/>
    </w:r>
    <w:r w:rsidR="00A544DC">
      <w:t>Release 18</w:t>
    </w:r>
    <w:r>
      <w:fldChar w:fldCharType="end"/>
    </w:r>
  </w:p>
  <w:p w14:paraId="792354E3" w14:textId="77777777" w:rsidR="00253BC1" w:rsidRDefault="00253BC1">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411C38"/>
    <w:multiLevelType w:val="hybridMultilevel"/>
    <w:tmpl w:val="51F4808C"/>
    <w:lvl w:ilvl="0" w:tplc="7E9453B8">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1A22FEC"/>
    <w:multiLevelType w:val="hybridMultilevel"/>
    <w:tmpl w:val="F144827E"/>
    <w:lvl w:ilvl="0" w:tplc="E5964AE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BAB2013"/>
    <w:multiLevelType w:val="hybridMultilevel"/>
    <w:tmpl w:val="E7BCAF8E"/>
    <w:lvl w:ilvl="0" w:tplc="F3C0D6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6"/>
  </w:num>
  <w:num w:numId="6">
    <w:abstractNumId w:val="2"/>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98D"/>
    <w:rsid w:val="0001192F"/>
    <w:rsid w:val="0002191D"/>
    <w:rsid w:val="000266A0"/>
    <w:rsid w:val="000319FE"/>
    <w:rsid w:val="00031C1D"/>
    <w:rsid w:val="000513A2"/>
    <w:rsid w:val="000718A1"/>
    <w:rsid w:val="00085221"/>
    <w:rsid w:val="00093E7E"/>
    <w:rsid w:val="000B0EAC"/>
    <w:rsid w:val="000B3751"/>
    <w:rsid w:val="000B5913"/>
    <w:rsid w:val="000C7305"/>
    <w:rsid w:val="000D6CFC"/>
    <w:rsid w:val="00120BEC"/>
    <w:rsid w:val="00141F2A"/>
    <w:rsid w:val="00153528"/>
    <w:rsid w:val="0016033D"/>
    <w:rsid w:val="001941DC"/>
    <w:rsid w:val="001A08AA"/>
    <w:rsid w:val="001A3120"/>
    <w:rsid w:val="001C3A35"/>
    <w:rsid w:val="001E2922"/>
    <w:rsid w:val="00212373"/>
    <w:rsid w:val="002138EA"/>
    <w:rsid w:val="00214FBD"/>
    <w:rsid w:val="0021649B"/>
    <w:rsid w:val="00222897"/>
    <w:rsid w:val="00235394"/>
    <w:rsid w:val="00246CE1"/>
    <w:rsid w:val="00253BC1"/>
    <w:rsid w:val="0026179F"/>
    <w:rsid w:val="00266817"/>
    <w:rsid w:val="00274E1A"/>
    <w:rsid w:val="00282213"/>
    <w:rsid w:val="00283F33"/>
    <w:rsid w:val="00291D0E"/>
    <w:rsid w:val="002A6E15"/>
    <w:rsid w:val="002E17EE"/>
    <w:rsid w:val="002E1EAC"/>
    <w:rsid w:val="002F4093"/>
    <w:rsid w:val="002F45BC"/>
    <w:rsid w:val="002F6641"/>
    <w:rsid w:val="00310D73"/>
    <w:rsid w:val="003313F4"/>
    <w:rsid w:val="00336B21"/>
    <w:rsid w:val="00351F51"/>
    <w:rsid w:val="00353A7A"/>
    <w:rsid w:val="00360514"/>
    <w:rsid w:val="0036175A"/>
    <w:rsid w:val="00367724"/>
    <w:rsid w:val="00372EE9"/>
    <w:rsid w:val="00377486"/>
    <w:rsid w:val="0038712D"/>
    <w:rsid w:val="003D7224"/>
    <w:rsid w:val="0042310D"/>
    <w:rsid w:val="00423490"/>
    <w:rsid w:val="00441B5A"/>
    <w:rsid w:val="00444225"/>
    <w:rsid w:val="00446248"/>
    <w:rsid w:val="00450ADA"/>
    <w:rsid w:val="0047516E"/>
    <w:rsid w:val="00483551"/>
    <w:rsid w:val="00487E20"/>
    <w:rsid w:val="004A17C7"/>
    <w:rsid w:val="004B649B"/>
    <w:rsid w:val="004D0315"/>
    <w:rsid w:val="004D6C3B"/>
    <w:rsid w:val="004F7A3D"/>
    <w:rsid w:val="00505BFA"/>
    <w:rsid w:val="00511DBF"/>
    <w:rsid w:val="005157A8"/>
    <w:rsid w:val="005417F8"/>
    <w:rsid w:val="005B61BD"/>
    <w:rsid w:val="005C7484"/>
    <w:rsid w:val="005D4A43"/>
    <w:rsid w:val="00617347"/>
    <w:rsid w:val="006345D6"/>
    <w:rsid w:val="00645857"/>
    <w:rsid w:val="0065415E"/>
    <w:rsid w:val="00655BA6"/>
    <w:rsid w:val="0066094E"/>
    <w:rsid w:val="00672C70"/>
    <w:rsid w:val="00673C03"/>
    <w:rsid w:val="00682BC3"/>
    <w:rsid w:val="006856E5"/>
    <w:rsid w:val="006B0D02"/>
    <w:rsid w:val="006B2CB3"/>
    <w:rsid w:val="006B7E10"/>
    <w:rsid w:val="006C09B0"/>
    <w:rsid w:val="006D7613"/>
    <w:rsid w:val="006E4F22"/>
    <w:rsid w:val="006F2616"/>
    <w:rsid w:val="006F542D"/>
    <w:rsid w:val="00705B17"/>
    <w:rsid w:val="0070646B"/>
    <w:rsid w:val="007066FA"/>
    <w:rsid w:val="00707941"/>
    <w:rsid w:val="00712027"/>
    <w:rsid w:val="007122C1"/>
    <w:rsid w:val="007222F7"/>
    <w:rsid w:val="0072581A"/>
    <w:rsid w:val="007474B6"/>
    <w:rsid w:val="00751C51"/>
    <w:rsid w:val="0076460D"/>
    <w:rsid w:val="00773EC6"/>
    <w:rsid w:val="007866EE"/>
    <w:rsid w:val="007A2380"/>
    <w:rsid w:val="007C0A4C"/>
    <w:rsid w:val="007C251F"/>
    <w:rsid w:val="007C3852"/>
    <w:rsid w:val="007D6048"/>
    <w:rsid w:val="007E7472"/>
    <w:rsid w:val="007F0E1E"/>
    <w:rsid w:val="007F377A"/>
    <w:rsid w:val="007F62EA"/>
    <w:rsid w:val="00824D95"/>
    <w:rsid w:val="00831C39"/>
    <w:rsid w:val="00836C44"/>
    <w:rsid w:val="00863885"/>
    <w:rsid w:val="00893454"/>
    <w:rsid w:val="008B50B0"/>
    <w:rsid w:val="008B6A07"/>
    <w:rsid w:val="008C4A22"/>
    <w:rsid w:val="008C60E9"/>
    <w:rsid w:val="008D050B"/>
    <w:rsid w:val="008F13CF"/>
    <w:rsid w:val="008F7D93"/>
    <w:rsid w:val="009055B8"/>
    <w:rsid w:val="009246C1"/>
    <w:rsid w:val="00931702"/>
    <w:rsid w:val="00941DCE"/>
    <w:rsid w:val="00944FEC"/>
    <w:rsid w:val="00957287"/>
    <w:rsid w:val="009701F7"/>
    <w:rsid w:val="009760B1"/>
    <w:rsid w:val="00983910"/>
    <w:rsid w:val="009A1783"/>
    <w:rsid w:val="009B4180"/>
    <w:rsid w:val="009C0727"/>
    <w:rsid w:val="009E56AE"/>
    <w:rsid w:val="009E5EB3"/>
    <w:rsid w:val="009E7498"/>
    <w:rsid w:val="009F554C"/>
    <w:rsid w:val="009F6B38"/>
    <w:rsid w:val="00A06500"/>
    <w:rsid w:val="00A14E4E"/>
    <w:rsid w:val="00A17573"/>
    <w:rsid w:val="00A544DC"/>
    <w:rsid w:val="00A64063"/>
    <w:rsid w:val="00A65439"/>
    <w:rsid w:val="00A66ED2"/>
    <w:rsid w:val="00A72864"/>
    <w:rsid w:val="00A81B15"/>
    <w:rsid w:val="00A85DBC"/>
    <w:rsid w:val="00A941C7"/>
    <w:rsid w:val="00A95BC9"/>
    <w:rsid w:val="00AB3F85"/>
    <w:rsid w:val="00AB7B7F"/>
    <w:rsid w:val="00B04059"/>
    <w:rsid w:val="00B16DFB"/>
    <w:rsid w:val="00B32C20"/>
    <w:rsid w:val="00B53A49"/>
    <w:rsid w:val="00B623BE"/>
    <w:rsid w:val="00B72F72"/>
    <w:rsid w:val="00B80C2D"/>
    <w:rsid w:val="00B8446C"/>
    <w:rsid w:val="00B845FB"/>
    <w:rsid w:val="00BA0F42"/>
    <w:rsid w:val="00BB2531"/>
    <w:rsid w:val="00BB437D"/>
    <w:rsid w:val="00BC0306"/>
    <w:rsid w:val="00BE3DBA"/>
    <w:rsid w:val="00BF0E91"/>
    <w:rsid w:val="00BF133C"/>
    <w:rsid w:val="00BF5A50"/>
    <w:rsid w:val="00C10A11"/>
    <w:rsid w:val="00C2525D"/>
    <w:rsid w:val="00C31FC1"/>
    <w:rsid w:val="00C65883"/>
    <w:rsid w:val="00C754A7"/>
    <w:rsid w:val="00CC40C6"/>
    <w:rsid w:val="00CD6E87"/>
    <w:rsid w:val="00CF2E2D"/>
    <w:rsid w:val="00D05E25"/>
    <w:rsid w:val="00D15E4A"/>
    <w:rsid w:val="00D47035"/>
    <w:rsid w:val="00D520E4"/>
    <w:rsid w:val="00D57DFA"/>
    <w:rsid w:val="00D7175A"/>
    <w:rsid w:val="00D756B6"/>
    <w:rsid w:val="00D87EF7"/>
    <w:rsid w:val="00DB59E3"/>
    <w:rsid w:val="00DC6DD5"/>
    <w:rsid w:val="00DD0C2C"/>
    <w:rsid w:val="00DE5020"/>
    <w:rsid w:val="00DE53AD"/>
    <w:rsid w:val="00E20B98"/>
    <w:rsid w:val="00E26A9F"/>
    <w:rsid w:val="00E420C7"/>
    <w:rsid w:val="00E42DAB"/>
    <w:rsid w:val="00E55ABC"/>
    <w:rsid w:val="00E57B74"/>
    <w:rsid w:val="00E73593"/>
    <w:rsid w:val="00E8629F"/>
    <w:rsid w:val="00E95597"/>
    <w:rsid w:val="00EA3C24"/>
    <w:rsid w:val="00EB3BDE"/>
    <w:rsid w:val="00EC0173"/>
    <w:rsid w:val="00EE28AE"/>
    <w:rsid w:val="00EF1A33"/>
    <w:rsid w:val="00F072D8"/>
    <w:rsid w:val="00F2461A"/>
    <w:rsid w:val="00F27D2E"/>
    <w:rsid w:val="00F551D0"/>
    <w:rsid w:val="00F90E35"/>
    <w:rsid w:val="00F94E05"/>
    <w:rsid w:val="00FC051F"/>
    <w:rsid w:val="00FC330E"/>
    <w:rsid w:val="00FC7976"/>
    <w:rsid w:val="00FE7A88"/>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0B9DCA"/>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2380"/>
    <w:pPr>
      <w:spacing w:after="180"/>
    </w:pPr>
    <w:rPr>
      <w:lang w:val="en-GB" w:eastAsia="en-US"/>
    </w:rPr>
  </w:style>
  <w:style w:type="paragraph" w:styleId="1">
    <w:name w:val="heading 1"/>
    <w:next w:val="a"/>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7A2380"/>
    <w:pPr>
      <w:pBdr>
        <w:top w:val="none" w:sz="0" w:space="0" w:color="auto"/>
      </w:pBdr>
      <w:spacing w:before="180"/>
      <w:outlineLvl w:val="1"/>
    </w:pPr>
    <w:rPr>
      <w:sz w:val="32"/>
    </w:rPr>
  </w:style>
  <w:style w:type="paragraph" w:styleId="3">
    <w:name w:val="heading 3"/>
    <w:basedOn w:val="2"/>
    <w:next w:val="a"/>
    <w:qFormat/>
    <w:rsid w:val="007A2380"/>
    <w:pPr>
      <w:spacing w:before="120"/>
      <w:outlineLvl w:val="2"/>
    </w:pPr>
    <w:rPr>
      <w:sz w:val="28"/>
    </w:rPr>
  </w:style>
  <w:style w:type="paragraph" w:styleId="4">
    <w:name w:val="heading 4"/>
    <w:basedOn w:val="3"/>
    <w:next w:val="a"/>
    <w:qFormat/>
    <w:rsid w:val="007A2380"/>
    <w:pPr>
      <w:ind w:left="1418" w:hanging="1418"/>
      <w:outlineLvl w:val="3"/>
    </w:pPr>
    <w:rPr>
      <w:sz w:val="24"/>
    </w:rPr>
  </w:style>
  <w:style w:type="paragraph" w:styleId="5">
    <w:name w:val="heading 5"/>
    <w:basedOn w:val="4"/>
    <w:next w:val="a"/>
    <w:qFormat/>
    <w:rsid w:val="007A2380"/>
    <w:pPr>
      <w:ind w:left="1701" w:hanging="1701"/>
      <w:outlineLvl w:val="4"/>
    </w:pPr>
    <w:rPr>
      <w:sz w:val="22"/>
    </w:rPr>
  </w:style>
  <w:style w:type="paragraph" w:styleId="6">
    <w:name w:val="heading 6"/>
    <w:basedOn w:val="H6"/>
    <w:next w:val="a"/>
    <w:qFormat/>
    <w:rsid w:val="007A2380"/>
    <w:pPr>
      <w:outlineLvl w:val="5"/>
    </w:pPr>
  </w:style>
  <w:style w:type="paragraph" w:styleId="7">
    <w:name w:val="heading 7"/>
    <w:basedOn w:val="H6"/>
    <w:next w:val="a"/>
    <w:qFormat/>
    <w:rsid w:val="007A2380"/>
    <w:pPr>
      <w:outlineLvl w:val="6"/>
    </w:pPr>
  </w:style>
  <w:style w:type="paragraph" w:styleId="8">
    <w:name w:val="heading 8"/>
    <w:basedOn w:val="1"/>
    <w:next w:val="a"/>
    <w:qFormat/>
    <w:rsid w:val="007A2380"/>
    <w:pPr>
      <w:ind w:left="0" w:firstLine="0"/>
      <w:outlineLvl w:val="7"/>
    </w:pPr>
  </w:style>
  <w:style w:type="paragraph" w:styleId="9">
    <w:name w:val="heading 9"/>
    <w:basedOn w:val="8"/>
    <w:next w:val="a"/>
    <w:qFormat/>
    <w:rsid w:val="007A238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7A2380"/>
    <w:pPr>
      <w:ind w:left="1985" w:hanging="1985"/>
      <w:outlineLvl w:val="9"/>
    </w:pPr>
    <w:rPr>
      <w:sz w:val="20"/>
    </w:rPr>
  </w:style>
  <w:style w:type="paragraph" w:styleId="90">
    <w:name w:val="toc 9"/>
    <w:basedOn w:val="80"/>
    <w:uiPriority w:val="39"/>
    <w:rsid w:val="007A2380"/>
    <w:pPr>
      <w:ind w:left="1418" w:hanging="1418"/>
    </w:pPr>
  </w:style>
  <w:style w:type="paragraph" w:styleId="80">
    <w:name w:val="toc 8"/>
    <w:basedOn w:val="10"/>
    <w:semiHidden/>
    <w:rsid w:val="007A2380"/>
    <w:pPr>
      <w:spacing w:before="180"/>
      <w:ind w:left="2693" w:hanging="2693"/>
    </w:pPr>
    <w:rPr>
      <w:b/>
    </w:rPr>
  </w:style>
  <w:style w:type="paragraph" w:styleId="10">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7A2380"/>
    <w:pPr>
      <w:keepLines/>
      <w:tabs>
        <w:tab w:val="center" w:pos="4536"/>
        <w:tab w:val="right" w:pos="9072"/>
      </w:tabs>
    </w:pPr>
    <w:rPr>
      <w:noProof/>
    </w:rPr>
  </w:style>
  <w:style w:type="character" w:customStyle="1" w:styleId="ZGSM">
    <w:name w:val="ZGSM"/>
    <w:rsid w:val="007A2380"/>
  </w:style>
  <w:style w:type="paragraph" w:styleId="a3">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50">
    <w:name w:val="toc 5"/>
    <w:basedOn w:val="40"/>
    <w:semiHidden/>
    <w:rsid w:val="007A2380"/>
    <w:pPr>
      <w:ind w:left="1701" w:hanging="1701"/>
    </w:pPr>
  </w:style>
  <w:style w:type="paragraph" w:styleId="40">
    <w:name w:val="toc 4"/>
    <w:basedOn w:val="30"/>
    <w:uiPriority w:val="39"/>
    <w:rsid w:val="007A2380"/>
    <w:pPr>
      <w:ind w:left="1418" w:hanging="1418"/>
    </w:pPr>
  </w:style>
  <w:style w:type="paragraph" w:styleId="30">
    <w:name w:val="toc 3"/>
    <w:basedOn w:val="20"/>
    <w:uiPriority w:val="39"/>
    <w:rsid w:val="007A2380"/>
    <w:pPr>
      <w:ind w:left="1134" w:hanging="1134"/>
    </w:pPr>
  </w:style>
  <w:style w:type="paragraph" w:styleId="20">
    <w:name w:val="toc 2"/>
    <w:basedOn w:val="10"/>
    <w:uiPriority w:val="39"/>
    <w:rsid w:val="007A2380"/>
    <w:pPr>
      <w:keepNext w:val="0"/>
      <w:spacing w:before="0"/>
      <w:ind w:left="851" w:hanging="851"/>
    </w:pPr>
    <w:rPr>
      <w:sz w:val="20"/>
    </w:rPr>
  </w:style>
  <w:style w:type="paragraph" w:styleId="11">
    <w:name w:val="index 1"/>
    <w:basedOn w:val="a"/>
    <w:semiHidden/>
    <w:rsid w:val="007A2380"/>
    <w:pPr>
      <w:keepLines/>
      <w:spacing w:after="0"/>
    </w:pPr>
  </w:style>
  <w:style w:type="paragraph" w:styleId="21">
    <w:name w:val="index 2"/>
    <w:basedOn w:val="11"/>
    <w:semiHidden/>
    <w:rsid w:val="007A2380"/>
    <w:pPr>
      <w:ind w:left="284"/>
    </w:pPr>
  </w:style>
  <w:style w:type="paragraph" w:customStyle="1" w:styleId="TT">
    <w:name w:val="TT"/>
    <w:basedOn w:val="1"/>
    <w:next w:val="a"/>
    <w:rsid w:val="007A2380"/>
    <w:pPr>
      <w:outlineLvl w:val="9"/>
    </w:pPr>
  </w:style>
  <w:style w:type="paragraph" w:styleId="a4">
    <w:name w:val="footer"/>
    <w:basedOn w:val="a3"/>
    <w:rsid w:val="007A2380"/>
    <w:pPr>
      <w:jc w:val="center"/>
    </w:pPr>
    <w:rPr>
      <w:i/>
    </w:rPr>
  </w:style>
  <w:style w:type="character" w:styleId="a5">
    <w:name w:val="footnote reference"/>
    <w:semiHidden/>
    <w:rsid w:val="007A2380"/>
    <w:rPr>
      <w:b/>
      <w:position w:val="6"/>
      <w:sz w:val="16"/>
    </w:rPr>
  </w:style>
  <w:style w:type="paragraph" w:styleId="a6">
    <w:name w:val="footnote text"/>
    <w:basedOn w:val="a"/>
    <w:semiHidden/>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a"/>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a"/>
    <w:rsid w:val="007A2380"/>
    <w:pPr>
      <w:keepNext/>
      <w:keepLines/>
      <w:spacing w:after="0"/>
    </w:pPr>
    <w:rPr>
      <w:rFonts w:ascii="Arial" w:hAnsi="Arial"/>
      <w:sz w:val="18"/>
    </w:rPr>
  </w:style>
  <w:style w:type="paragraph" w:styleId="22">
    <w:name w:val="List Number 2"/>
    <w:basedOn w:val="a7"/>
    <w:rsid w:val="007A2380"/>
    <w:pPr>
      <w:ind w:left="851"/>
    </w:pPr>
  </w:style>
  <w:style w:type="paragraph" w:styleId="a7">
    <w:name w:val="List Number"/>
    <w:basedOn w:val="a8"/>
    <w:rsid w:val="007A2380"/>
  </w:style>
  <w:style w:type="paragraph" w:styleId="a8">
    <w:name w:val="List"/>
    <w:basedOn w:val="a"/>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a"/>
    <w:rsid w:val="007A2380"/>
    <w:pPr>
      <w:keepLines/>
      <w:ind w:left="1702" w:hanging="1418"/>
    </w:pPr>
  </w:style>
  <w:style w:type="paragraph" w:customStyle="1" w:styleId="FP">
    <w:name w:val="FP"/>
    <w:basedOn w:val="a"/>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a8"/>
    <w:rsid w:val="007A2380"/>
  </w:style>
  <w:style w:type="paragraph" w:styleId="60">
    <w:name w:val="toc 6"/>
    <w:basedOn w:val="50"/>
    <w:next w:val="a"/>
    <w:semiHidden/>
    <w:rsid w:val="007A2380"/>
    <w:pPr>
      <w:ind w:left="1985" w:hanging="1985"/>
    </w:pPr>
  </w:style>
  <w:style w:type="paragraph" w:styleId="70">
    <w:name w:val="toc 7"/>
    <w:basedOn w:val="60"/>
    <w:next w:val="a"/>
    <w:semiHidden/>
    <w:rsid w:val="007A2380"/>
    <w:pPr>
      <w:ind w:left="2268" w:hanging="2268"/>
    </w:pPr>
  </w:style>
  <w:style w:type="paragraph" w:styleId="23">
    <w:name w:val="List Bullet 2"/>
    <w:basedOn w:val="a9"/>
    <w:rsid w:val="007A2380"/>
    <w:pPr>
      <w:ind w:left="851"/>
    </w:pPr>
  </w:style>
  <w:style w:type="paragraph" w:styleId="a9">
    <w:name w:val="List Bullet"/>
    <w:basedOn w:val="a8"/>
    <w:rsid w:val="007A2380"/>
  </w:style>
  <w:style w:type="paragraph" w:customStyle="1" w:styleId="EditorsNote">
    <w:name w:val="Editor's Note"/>
    <w:basedOn w:val="NO"/>
    <w:rsid w:val="007A2380"/>
    <w:rPr>
      <w:color w:val="FF0000"/>
    </w:rPr>
  </w:style>
  <w:style w:type="paragraph" w:customStyle="1" w:styleId="TH">
    <w:name w:val="TH"/>
    <w:basedOn w:val="a"/>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7A2380"/>
    <w:pPr>
      <w:ind w:left="1135"/>
    </w:pPr>
  </w:style>
  <w:style w:type="paragraph" w:styleId="24">
    <w:name w:val="List 2"/>
    <w:basedOn w:val="a8"/>
    <w:rsid w:val="007A2380"/>
    <w:pPr>
      <w:ind w:left="851"/>
    </w:pPr>
  </w:style>
  <w:style w:type="paragraph" w:styleId="32">
    <w:name w:val="List 3"/>
    <w:basedOn w:val="24"/>
    <w:rsid w:val="007A2380"/>
    <w:pPr>
      <w:ind w:left="1135"/>
    </w:pPr>
  </w:style>
  <w:style w:type="paragraph" w:styleId="41">
    <w:name w:val="List 4"/>
    <w:basedOn w:val="32"/>
    <w:rsid w:val="007A2380"/>
    <w:pPr>
      <w:ind w:left="1418"/>
    </w:pPr>
  </w:style>
  <w:style w:type="paragraph" w:styleId="51">
    <w:name w:val="List 5"/>
    <w:basedOn w:val="41"/>
    <w:rsid w:val="007A2380"/>
    <w:pPr>
      <w:ind w:left="1702"/>
    </w:pPr>
  </w:style>
  <w:style w:type="paragraph" w:styleId="42">
    <w:name w:val="List Bullet 4"/>
    <w:basedOn w:val="31"/>
    <w:rsid w:val="007A2380"/>
    <w:pPr>
      <w:ind w:left="1418"/>
    </w:pPr>
  </w:style>
  <w:style w:type="paragraph" w:styleId="52">
    <w:name w:val="List Bullet 5"/>
    <w:basedOn w:val="42"/>
    <w:rsid w:val="007A2380"/>
    <w:pPr>
      <w:ind w:left="1702"/>
    </w:pPr>
  </w:style>
  <w:style w:type="paragraph" w:customStyle="1" w:styleId="B2">
    <w:name w:val="B2"/>
    <w:basedOn w:val="24"/>
    <w:rsid w:val="007A2380"/>
  </w:style>
  <w:style w:type="paragraph" w:customStyle="1" w:styleId="B3">
    <w:name w:val="B3"/>
    <w:basedOn w:val="32"/>
    <w:rsid w:val="007A2380"/>
  </w:style>
  <w:style w:type="paragraph" w:customStyle="1" w:styleId="B4">
    <w:name w:val="B4"/>
    <w:basedOn w:val="41"/>
    <w:rsid w:val="007A2380"/>
  </w:style>
  <w:style w:type="paragraph" w:customStyle="1" w:styleId="B5">
    <w:name w:val="B5"/>
    <w:basedOn w:val="51"/>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aa">
    <w:name w:val="index heading"/>
    <w:basedOn w:val="a"/>
    <w:next w:val="a"/>
    <w:semiHidden/>
    <w:rsid w:val="007A2380"/>
    <w:pPr>
      <w:pBdr>
        <w:top w:val="single" w:sz="12" w:space="0" w:color="auto"/>
      </w:pBdr>
      <w:spacing w:before="360" w:after="240"/>
    </w:pPr>
    <w:rPr>
      <w:b/>
      <w:i/>
      <w:sz w:val="26"/>
    </w:rPr>
  </w:style>
  <w:style w:type="paragraph" w:customStyle="1" w:styleId="INDENT1">
    <w:name w:val="INDENT1"/>
    <w:basedOn w:val="a"/>
    <w:rsid w:val="007A2380"/>
    <w:pPr>
      <w:ind w:left="851"/>
    </w:pPr>
  </w:style>
  <w:style w:type="paragraph" w:customStyle="1" w:styleId="INDENT2">
    <w:name w:val="INDENT2"/>
    <w:basedOn w:val="a"/>
    <w:rsid w:val="007A2380"/>
    <w:pPr>
      <w:ind w:left="1135" w:hanging="284"/>
    </w:pPr>
  </w:style>
  <w:style w:type="paragraph" w:customStyle="1" w:styleId="INDENT3">
    <w:name w:val="INDENT3"/>
    <w:basedOn w:val="a"/>
    <w:rsid w:val="007A2380"/>
    <w:pPr>
      <w:ind w:left="1701" w:hanging="567"/>
    </w:pPr>
  </w:style>
  <w:style w:type="paragraph" w:customStyle="1" w:styleId="FigureTitle">
    <w:name w:val="Figure_Title"/>
    <w:basedOn w:val="a"/>
    <w:next w:val="a"/>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7A2380"/>
    <w:pPr>
      <w:keepNext/>
      <w:keepLines/>
    </w:pPr>
    <w:rPr>
      <w:b/>
    </w:rPr>
  </w:style>
  <w:style w:type="paragraph" w:customStyle="1" w:styleId="enumlev2">
    <w:name w:val="enumlev2"/>
    <w:basedOn w:val="a"/>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7A2380"/>
    <w:pPr>
      <w:keepNext/>
      <w:keepLines/>
      <w:spacing w:before="240"/>
      <w:ind w:left="1418"/>
    </w:pPr>
    <w:rPr>
      <w:rFonts w:ascii="Arial" w:hAnsi="Arial"/>
      <w:b/>
      <w:sz w:val="36"/>
      <w:lang w:val="en-US"/>
    </w:rPr>
  </w:style>
  <w:style w:type="paragraph" w:styleId="ab">
    <w:name w:val="caption"/>
    <w:basedOn w:val="a"/>
    <w:next w:val="a"/>
    <w:qFormat/>
    <w:rsid w:val="007A2380"/>
    <w:pPr>
      <w:spacing w:before="120" w:after="120"/>
    </w:pPr>
    <w:rPr>
      <w:b/>
    </w:rPr>
  </w:style>
  <w:style w:type="character" w:styleId="ac">
    <w:name w:val="Hyperlink"/>
    <w:rsid w:val="007A2380"/>
    <w:rPr>
      <w:color w:val="0000FF"/>
      <w:u w:val="single"/>
    </w:rPr>
  </w:style>
  <w:style w:type="character" w:styleId="ad">
    <w:name w:val="FollowedHyperlink"/>
    <w:rsid w:val="007A2380"/>
    <w:rPr>
      <w:color w:val="800080"/>
      <w:u w:val="single"/>
    </w:rPr>
  </w:style>
  <w:style w:type="paragraph" w:styleId="ae">
    <w:name w:val="Document Map"/>
    <w:basedOn w:val="a"/>
    <w:semiHidden/>
    <w:rsid w:val="007A2380"/>
    <w:pPr>
      <w:shd w:val="clear" w:color="auto" w:fill="000080"/>
    </w:pPr>
    <w:rPr>
      <w:rFonts w:ascii="Tahoma" w:hAnsi="Tahoma"/>
    </w:rPr>
  </w:style>
  <w:style w:type="paragraph" w:styleId="af">
    <w:name w:val="Plain Text"/>
    <w:basedOn w:val="a"/>
    <w:rsid w:val="007A2380"/>
    <w:rPr>
      <w:rFonts w:ascii="Courier New" w:hAnsi="Courier New"/>
      <w:lang w:val="nb-NO"/>
    </w:rPr>
  </w:style>
  <w:style w:type="paragraph" w:customStyle="1" w:styleId="TAJ">
    <w:name w:val="TAJ"/>
    <w:basedOn w:val="TH"/>
    <w:rsid w:val="007A2380"/>
  </w:style>
  <w:style w:type="paragraph" w:styleId="af0">
    <w:name w:val="Body Text"/>
    <w:basedOn w:val="a"/>
    <w:rsid w:val="007A2380"/>
  </w:style>
  <w:style w:type="character" w:styleId="af1">
    <w:name w:val="annotation reference"/>
    <w:semiHidden/>
    <w:rsid w:val="007A2380"/>
    <w:rPr>
      <w:sz w:val="16"/>
    </w:rPr>
  </w:style>
  <w:style w:type="paragraph" w:customStyle="1" w:styleId="Guidance">
    <w:name w:val="Guidance"/>
    <w:basedOn w:val="a"/>
    <w:rsid w:val="007A2380"/>
    <w:rPr>
      <w:i/>
      <w:color w:val="0000FF"/>
    </w:rPr>
  </w:style>
  <w:style w:type="paragraph" w:styleId="af2">
    <w:name w:val="annotation text"/>
    <w:basedOn w:val="a"/>
    <w:link w:val="Char"/>
    <w:semiHidden/>
    <w:rsid w:val="007A2380"/>
  </w:style>
  <w:style w:type="paragraph" w:styleId="af3">
    <w:name w:val="Balloon Text"/>
    <w:basedOn w:val="a"/>
    <w:link w:val="Char0"/>
    <w:rsid w:val="007222F7"/>
    <w:pPr>
      <w:spacing w:after="0"/>
    </w:pPr>
    <w:rPr>
      <w:rFonts w:ascii="Tahoma" w:hAnsi="Tahoma" w:cs="Tahoma"/>
      <w:sz w:val="16"/>
      <w:szCs w:val="16"/>
    </w:rPr>
  </w:style>
  <w:style w:type="character" w:customStyle="1" w:styleId="Char0">
    <w:name w:val="풍선 도움말 텍스트 Char"/>
    <w:basedOn w:val="a0"/>
    <w:link w:val="af3"/>
    <w:rsid w:val="007222F7"/>
    <w:rPr>
      <w:rFonts w:ascii="Tahoma" w:hAnsi="Tahoma" w:cs="Tahoma"/>
      <w:sz w:val="16"/>
      <w:szCs w:val="16"/>
      <w:lang w:val="en-GB" w:eastAsia="en-US"/>
    </w:rPr>
  </w:style>
  <w:style w:type="paragraph" w:styleId="af4">
    <w:name w:val="List Paragraph"/>
    <w:basedOn w:val="a"/>
    <w:uiPriority w:val="34"/>
    <w:qFormat/>
    <w:rsid w:val="005157A8"/>
    <w:pPr>
      <w:ind w:left="720"/>
      <w:contextualSpacing/>
    </w:pPr>
  </w:style>
  <w:style w:type="paragraph" w:styleId="af5">
    <w:name w:val="annotation subject"/>
    <w:basedOn w:val="af2"/>
    <w:next w:val="af2"/>
    <w:link w:val="Char1"/>
    <w:rsid w:val="0000098D"/>
    <w:rPr>
      <w:b/>
      <w:bCs/>
    </w:rPr>
  </w:style>
  <w:style w:type="character" w:customStyle="1" w:styleId="Char">
    <w:name w:val="메모 텍스트 Char"/>
    <w:basedOn w:val="a0"/>
    <w:link w:val="af2"/>
    <w:semiHidden/>
    <w:rsid w:val="0000098D"/>
    <w:rPr>
      <w:lang w:val="en-GB" w:eastAsia="en-US"/>
    </w:rPr>
  </w:style>
  <w:style w:type="character" w:customStyle="1" w:styleId="Char1">
    <w:name w:val="메모 주제 Char"/>
    <w:basedOn w:val="Char"/>
    <w:link w:val="af5"/>
    <w:rsid w:val="0000098D"/>
    <w:rPr>
      <w:lang w:val="en-GB" w:eastAsia="en-US"/>
    </w:rPr>
  </w:style>
  <w:style w:type="paragraph" w:styleId="af6">
    <w:name w:val="Revision"/>
    <w:hidden/>
    <w:uiPriority w:val="99"/>
    <w:semiHidden/>
    <w:rsid w:val="00A95BC9"/>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 Type="http://schemas.openxmlformats.org/officeDocument/2006/relationships/numbering" Target="numbering.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Roland\Dokumente\EBU\EBU-Groups\FD-5GCP\Draft\TR-FS_AVPROD\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98B69A-66F6-4AB3-932C-27F8496A55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Pages>
  <Words>5673</Words>
  <Characters>32341</Characters>
  <Application>Microsoft Office Word</Application>
  <DocSecurity>0</DocSecurity>
  <Lines>269</Lines>
  <Paragraphs>75</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37939</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Rapporteur</cp:lastModifiedBy>
  <cp:revision>4</cp:revision>
  <dcterms:created xsi:type="dcterms:W3CDTF">2020-09-05T02:17:00Z</dcterms:created>
  <dcterms:modified xsi:type="dcterms:W3CDTF">2020-09-05T02:18:00Z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